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220D98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694ED81" wp14:editId="0CA1EAFD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20D98" w:rsidRPr="00220D98" w:rsidRDefault="00C1119D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hyperlink r:id="rId9" w:history="1">
                                  <w:r w:rsidR="0002061A" w:rsidRPr="00C1119D">
                                    <w:rPr>
                                      <w:rStyle w:val="Hyperlink"/>
                                      <w:rFonts w:ascii="Adobe Arabic" w:hAnsi="Adobe Arabic" w:cs="Adobe Arabic" w:hint="cs"/>
                                      <w:b/>
                                      <w:bCs/>
                                      <w:sz w:val="52"/>
                                      <w:szCs w:val="56"/>
                                      <w:rtl/>
                                      <w:lang w:bidi="ar-SY"/>
                                    </w:rPr>
                                    <w:t>الاختبار القبلي والبعدي</w:t>
                                  </w:r>
                                </w:hyperlink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12" y="2228850"/>
                            <a:ext cx="4478020" cy="16700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20D98" w:rsidRPr="002771A2" w:rsidRDefault="00944120" w:rsidP="00220D98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944120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الحوكمة في عصر التحوّل الرقمي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75" o:spid="_x0000_s1026" style="position:absolute;left:0;text-align:left;margin-left:-187.5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">
                <v:group id="Group 15" o:spid="_x0000_s1027" style="position:absolute;top:55340;width:101314;height:9579" coordorigin="-9037" coordsize="101314,9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evABMcoA&#10;AADiAAAADwAAAAAAAAAAAAAAAACqAgAAZHJzL2Rvd25yZXYueG1sUEsFBgAAAAAEAAQA+gAAAKED&#10;AAAAAA==&#10;">
                  <v:rect id="Rectangle 755587114" o:spid="_x0000_s1028" style="position:absolute;left:42089;width:50188;height:9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gmecwA&#10;AADiAAAADwAAAGRycy9kb3ducmV2LnhtbESPQUvDQBSE70L/w/IEb3aTYtoSuy2ttaAQD6YF9fbI&#10;PrOh2bcxu7bx33cFweMwM98wi9VgW3Gi3jeOFaTjBARx5XTDtYLDfnc7B+EDssbWMSn4IQ+r5ehq&#10;gbl2Z36lUxlqESHsc1RgQuhyKX1lyKIfu444ep+utxii7GupezxHuG3lJEmm0mLDccFgRw+GqmP5&#10;bRVsaPpcvn+U8tG82cl291IU269CqZvrYX0PItAQ/sN/7SetYJZl2XyWpnfweyneAbm8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6sgmecwAAADiAAAADwAAAAAAAAAAAAAAAACY&#10;AgAAZHJzL2Rvd25yZXYueG1sUEsFBgAAAAAEAAQA9QAAAJED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kyr8gA&#10;AADiAAAADwAAAGRycy9kb3ducmV2LnhtbERPz0vDMBS+C/4P4QnebLI6inTLhjoHDurBOti8PZpn&#10;U2xeahO3+t+bg+Dx4/u9XE+uFycaQ+dZwyxTIIgbbzpuNezftjd3IEJENth7Jg0/FGC9urxYYmn8&#10;mV/pVMdWpBAOJWqwMQ6llKGx5DBkfiBO3IcfHcYEx1aaEc8p3PUyV6qQDjtODRYHerTUfNbfTsMD&#10;Fbv6+F7LJ3tw+Wb7UlWbr0rr66vpfgEi0hT/xX/uZ6PhtpgrlReztDldSndAr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OTKvyAAAAOIAAAAPAAAAAAAAAAAAAAAAAJgCAABk&#10;cnMvZG93bnJldi54bWxQSwUGAAAAAAQABAD1AAAAjQMAAAAA&#10;" fillcolor="#168489" strokecolor="#168489" strokeweight="1pt"/>
                </v:group>
                <v:group id="Group 973" o:spid="_x0000_s1030" style="position:absolute;width:101314;height:10247" coordsize="101314,102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E4BHvPIAAAA&#10;4wAAAA8AAAAAAAAAAAAAAAAAqgIAAGRycy9kb3ducmV2LnhtbFBLBQYAAAAABAAEAPoAAACfAwAA&#10;AAA=&#10;">
                  <v:group id="Group 15" o:spid="_x0000_s1031" style="position:absolute;top:2762;width:101314;height:5524" coordorigin="-9037" coordsize="101314,9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">
                    <v:rect id="Rectangle 967090383" o:spid="_x0000_s1032" style="position:absolute;left:42089;width:50188;height:9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A0hMoA&#10;AADiAAAADwAAAGRycy9kb3ducmV2LnhtbESPQWvCQBSE74X+h+UVequ71aImukoRAt5aU8XrI/tM&#10;0mbfhuwao7++WxB6HGbmG2a5Hmwjeup87VjD60iBIC6cqbnUsP/KXuYgfEA22DgmDVfysF49Piwx&#10;Ne7CO+rzUIoIYZ+ihiqENpXSFxVZ9CPXEkfv5DqLIcqulKbDS4TbRo6VmkqLNceFClvaVFT85Ger&#10;4S07ZNv8evveJ6U95rdZP1afH1o/Pw3vCxCBhvAfvre3RkMynalETeYT+LsU74Bc/QI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MQNITKAAAA4gAAAA8AAAAAAAAAAAAAAAAAmAIA&#10;AGRycy9kb3ducmV2LnhtbFBLBQYAAAAABAAEAPUAAACPAwAA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ptrscA&#10;AADiAAAADwAAAGRycy9kb3ducmV2LnhtbERPy2rCQBTdF/yH4Qrd1Umsz+gopRBwVxsVt5fMNUmb&#10;uRMy0xj9+k5B6PJw3uttb2rRUesqywriUQSCOLe64kLB8ZC+LEA4j6yxtkwKbuRguxk8rTHR9sqf&#10;1GW+ECGEXYIKSu+bREqXl2TQjWxDHLiLbQ36ANtC6havIdzUchxFM2mw4tBQYkPvJeXf2Y9RMElP&#10;6S673b+Oy8Kcs/u8G0f7D6Weh/3bCoSn3v+LH+6dDvOni3gax5NX+LsUMM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ba7HAAAA4gAAAA8AAAAAAAAAAAAAAAAAmAIAAGRy&#10;cy9kb3ducmV2LnhtbFBLBQYAAAAABAAEAPUAAACMAw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F5zc0A&#10;AADjAAAADwAAAGRycy9kb3ducmV2LnhtbESPzU7DQAyE70h9h5UrcaMbAoQq7baqIlUgRA/9uXBz&#10;s24SkfWG7NIGnh4fkHq0PZ6Zb74cXKvO1IfGs4H7SQKKuPS24crAYb++m4IKEdli65kM/FCA5WJ0&#10;M8fc+gtv6byLlRITDjkaqGPscq1DWZPDMPEdsdxOvncYZewrbXu8iLlrdZokmXbYsCTU2FFRU/m5&#10;+3YG3or1BrfH1E1/2+Ll/bTqvg4fT8bcjofVDFSkIV7F/9+vVupnj+lDkj5nQiFMsgC9+AM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D3xec3NAAAA4wAAAA8AAAAAAAAAAAAAAAAA&#10;mAIAAGRycy9kb3ducmV2LnhtbFBLBQYAAAAABAAEAPUAAACSAwAAAAA=&#10;" filled="f" stroked="f" strokeweight=".5pt">
                    <v:textbox>
                      <w:txbxContent>
                        <w:p w:rsidR="00220D98" w:rsidRPr="00220D98" w:rsidRDefault="00C1119D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hyperlink r:id="rId10" w:history="1">
                            <w:r w:rsidR="0002061A" w:rsidRPr="00C1119D">
                              <w:rPr>
                                <w:rStyle w:val="Hyperlink"/>
                                <w:rFonts w:ascii="Adobe Arabic" w:hAnsi="Adobe Arabic" w:cs="Adobe Arabic" w:hint="cs"/>
                                <w:b/>
                                <w:bCs/>
                                <w:sz w:val="52"/>
                                <w:szCs w:val="5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hyperlink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C9DdO3IAAAA&#10;4wAAAA8AAAAAAAAAAAAAAAAAqgIAAGRycy9kb3ducmV2LnhtbFBLBQYAAAAABAAEAPoAAACfAwAA&#10;AAA=&#10;">
                    <v:oval id="Oval 1440503543" o:spid="_x0000_s1036" style="position:absolute;width:1968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6r6ccA&#10;AADjAAAADwAAAGRycy9kb3ducmV2LnhtbERPX2vCMBB/F/Ydwg32pslqldEZZWwMFDbQOn0+mrMt&#10;NpfSZLZ++2Ug+Hi//7dYDbYRF+p87VjD80SBIC6cqbnU8LP/HL+A8AHZYOOYNFzJw2r5MFpgZlzP&#10;O7rkoRQxhH2GGqoQ2kxKX1Rk0U9cSxy5k+sshnh2pTQd9jHcNjJRai4t1hwbKmzpvaLinP9aDdvz&#10;6XA9br7Ud+n6fN7bjyQxe62fHoe3VxCBhnAX39xrE+enqZqp6Sydwv9PEQC5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/uq+nHAAAA4wAAAA8AAAAAAAAAAAAAAAAAmAIAAGRy&#10;cy9kb3ducmV2LnhtbFBLBQYAAAAABAAEAPUAAACMAw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/FC8cA&#10;AADhAAAADwAAAGRycy9kb3ducmV2LnhtbESPzWrCQBSF94LvMFyhO500i6lGRymK0EKFGlvXl8w1&#10;CWbuhMxo4tt3FkKXh/PHt9oMthF36nztWMPrLAFBXDhTc6nh57SfzkH4gGywcUwaHuRhsx6PVpgZ&#10;1/OR7nkoRRxhn6GGKoQ2k9IXFVn0M9cSR+/iOoshyq6UpsM+jttGpkmipMWa40OFLW0rKq75zWr4&#10;vl5+H+fPr+RQuj5Xvd2lqTlp/TIZ3pcgAg3hP/xsfxgNC6XmqXqLDJEo0oB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vxQvHAAAA4QAAAA8AAAAAAAAAAAAAAAAAmAIAAGRy&#10;cy9kb3ducmV2LnhtbFBLBQYAAAAABAAEAPUAAACMAw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4lNMcA&#10;AADjAAAADwAAAGRycy9kb3ducmV2LnhtbERPS0vEMBC+C/6HMII3N7GFulubXUQRFBTc7uM8NNMH&#10;20xKE7fdf28EweN87yk2s+3FmUbfOdZwv1AgiCtnOm407Hevd0sQPiAb7B2Thgt52KyvrwrMjZt4&#10;S+cyNCKGsM9RQxvCkEvpq5Ys+oUbiCNXu9FiiOfYSDPiFMNtLxOlMmmx49jQ4kDPLVWn8ttq+DrV&#10;h8vx/UN9Nm4qs8m+JInZaX17Mz89ggg0h3/xn/vNxPmrh9UyzVKVwu9PEQC5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+JTTHAAAA4wAAAA8AAAAAAAAAAAAAAAAAmAIAAGRy&#10;cy9kb3ducmV2LnhtbFBLBQYAAAAABAAEAPUAAACMAw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ZKog1coA&#10;AADiAAAADwAAAAAAAAAAAAAAAACqAgAAZHJzL2Rvd25yZXYueG1sUEsFBgAAAAAEAAQA+gAAAKED&#10;AAAAAA==&#10;">
                    <v:oval id="Oval 96915098" o:spid="_x0000_s1040" style="position:absolute;width:1968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Vj8YA&#10;AADhAAAADwAAAGRycy9kb3ducmV2LnhtbERPXWvCMBR9H+w/hDvY20wsrNhqlDERNpigdfP50lzb&#10;YnNTmszWf28eBB8P53uxGm0rLtT7xrGG6USBIC6dabjS8HvYvM1A+IBssHVMGq7kYbV8flpgbtzA&#10;e7oUoRIxhH2OGuoQulxKX9Zk0U9cRxy5k+sthgj7SpoehxhuW5kolUqLDceGGjv6rKk8F/9Ww+58&#10;+rsev3/UtnJDkQ52nSTmoPXry/gxBxFoDA/x3f1lNGRpNn1XWZwcH8U3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Vj8YAAADhAAAADwAAAAAAAAAAAAAAAACYAgAAZHJz&#10;L2Rvd25yZXYueG1sUEsFBgAAAAAEAAQA9QAAAIsD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icMoA&#10;AADiAAAADwAAAGRycy9kb3ducmV2LnhtbESPQWvCQBSE7wX/w/KE3urGWDWkriJKoQUFjW3Pj+wz&#10;CWbfhuzWxH/fLQgeh5n5hlmselOLK7WusqxgPIpAEOdWV1wo+Dq9vyQgnEfWWFsmBTdysFoOnhaY&#10;atvxka6ZL0SAsEtRQel9k0rp8pIMupFtiIN3tq1BH2RbSN1iF+CmlnEUzaTBisNCiQ1tSsov2a9R&#10;cLicv28/n7toX9gum3VmG8f6pNTzsF+/gfDU+0f43v7QCuavyTROpuMJ/F8Kd0Au/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8aInDKAAAA4gAAAA8AAAAAAAAAAAAAAAAAmAIA&#10;AGRycy9kb3ducmV2LnhtbFBLBQYAAAAABAAEAPUAAACPAwAA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t96MoA&#10;AADiAAAADwAAAGRycy9kb3ducmV2LnhtbESPQWvCQBSE74X+h+UVvNXdJCIluoq0FBQs1Fg9P7LP&#10;JJh9G7JbE/99t1DocZiZb5jlerStuFHvG8cakqkCQVw603Cl4ev4/vwCwgdkg61j0nAnD+vV48MS&#10;c+MGPtCtCJWIEPY5aqhD6HIpfVmTRT91HXH0Lq63GKLsK2l6HCLctjJVai4tNhwXauzotabyWnxb&#10;DZ/Xy+l+3u3VR+WGYj7YtzQ1R60nT+NmASLQGP7Df+2t0ZDNspnKkiSB30vxDsjVD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DLbfejKAAAA4gAAAA8AAAAAAAAAAAAAAAAAmAIA&#10;AGRycy9kb3ducmV2LnhtbFBLBQYAAAAABAAEAPUAAACPAwAA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2288;width:44780;height:16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HQMwA&#10;AADiAAAADwAAAGRycy9kb3ducmV2LnhtbESPQWvCQBSE70L/w/IKvenGUG2MriIBqYgetF56e2af&#10;SWj2bZrdavTXdwtCj8PMfMPMFp2pxYVaV1lWMBxEIIhzqysuFBw/Vv0EhPPIGmvLpOBGDhbzp94M&#10;U22vvKfLwRciQNilqKD0vkmldHlJBt3ANsTBO9vWoA+yLaRu8RrgppZxFI2lwYrDQokNZSXlX4cf&#10;o2CTrXa4P8UmudfZ+/a8bL6PnyOlXp675RSEp87/hx/ttVYwnsTDZPT2OoG/S+EOyPkv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GwMHQMwAAADiAAAADwAAAAAAAAAAAAAAAACY&#10;AgAAZHJzL2Rvd25yZXYueG1sUEsFBgAAAAAEAAQA9QAAAJEDAAAAAA==&#10;" filled="f" stroked="f" strokeweight=".5pt">
                  <v:textbox>
                    <w:txbxContent>
                      <w:p w:rsidR="00220D98" w:rsidRPr="002771A2" w:rsidRDefault="00944120" w:rsidP="00220D98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944120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الحوكمة في عصر التحوّل الرقمي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J/7O2vIAAAA&#10;4wAAAA8AAAAAAAAAAAAAAAAAqgIAAGRycy9kb3ducmV2LnhtbFBLBQYAAAAABAAEAPoAAACfAwAA&#10;AAA=&#10;">
                  <v:oval id="Oval 802409361" o:spid="_x0000_s1045" style="position:absolute;width:1968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bWMcoA&#10;AADiAAAADwAAAGRycy9kb3ducmV2LnhtbESPQWvCQBSE7wX/w/KEXkqzGxVrUlexhUqvTRX09sg+&#10;k9Ds25Ddavz3XaHgcZiZb5jlerCtOFPvG8ca0kSBIC6dabjSsPv+eF6A8AHZYOuYNFzJw3o1elhi&#10;btyFv+hchEpECPscNdQhdLmUvqzJok9cRxy9k+sthij7SpoeLxFuWzlRai4tNhwXauzovabyp/i1&#10;GvZZV6TToUlfjk/X0s82bvu2O2j9OB42ryACDeEe/m9/Gg0LNZmpbDpP4XYp3gG5+gM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aG1jHKAAAA4gAAAA8AAAAAAAAAAAAAAAAAmAIA&#10;AGRycy9kb3ducmV2LnhtbFBLBQYAAAAABAAEAPUAAACPAwAA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o5MgA&#10;AADjAAAADwAAAGRycy9kb3ducmV2LnhtbERPzWrCQBC+F3yHZQQvpW5SazSpq6hQ6dVoQW9DdpqE&#10;ZmdDdtX49l2h0ON8/7NY9aYRV+pcbVlBPI5AEBdW11wqOB4+XuYgnEfW2FgmBXdysFoOnhaYaXvj&#10;PV1zX4oQwi5DBZX3bSalKyoy6Ma2JQ7ct+0M+nB2pdQd3kK4aeRrFCXSYM2hocKWthUVP/nFKPhK&#10;2zye9HU8Oz/fC/e2trvN8aTUaNiv30F46v2/+M/9qcP8SZQk02mcpvD4KQA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q42jkyAAAAOMAAAAPAAAAAAAAAAAAAAAAAJgCAABk&#10;cnMvZG93bnJldi54bWxQSwUGAAAAAAQABAD1AAAAjQM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XeMoA&#10;AADiAAAADwAAAGRycy9kb3ducmV2LnhtbESPQWvCQBSE7wX/w/KEXopuUpdUU1fRQqXXpgp6e2Rf&#10;k2D2bchuNf77rlDocZiZb5jlerCtuFDvG8ca0mkCgrh0puFKw/7rfTIH4QOywdYxabiRh/Vq9LDE&#10;3Lgrf9KlCJWIEPY5aqhD6HIpfVmTRT91HXH0vl1vMUTZV9L0eI1w28rnJMmkxYbjQo0dvdVUnosf&#10;q+Gw6Ip0NjTpy+npVnq1cbvt/qj143jYvIIINIT/8F/7w2jI5gs1U0plcL8U74Bc/QI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CTl3jKAAAA4gAAAA8AAAAAAAAAAAAAAAAAmAIA&#10;AGRycy9kb3ducmV2LnhtbFBLBQYAAAAABAAEAPUAAACPAwAA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V1MoA&#10;AADiAAAADwAAAGRycy9kb3ducmV2LnhtbESPQWvCQBSE74L/YXlCL6VuthWbpK6ihYpXUwvt7ZF9&#10;TYLZtyG71fjvXaHgcZiZb5jFarCtOFHvG8ca1DQBQVw603Cl4fD58ZSC8AHZYOuYNFzIw2o5Hi0w&#10;N+7MezoVoRIRwj5HDXUIXS6lL2uy6KeuI47er+sthij7SpoezxFuW/mcJHNpseG4UGNH7zWVx+LP&#10;avjKukK9DI16/Xm8lH62dtvN4Vvrh8mwfgMRaAj38H97ZzRkaarSLJkpuF2Kd0Aur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EmGFdTKAAAA4gAAAA8AAAAAAAAAAAAAAAAAmAIA&#10;AGRycy9kb3ducmV2LnhtbFBLBQYAAAAABAAEAPUAAACPAwAA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r+SsYA&#10;AADiAAAADwAAAGRycy9kb3ducmV2LnhtbERPTWvCQBC9F/wPywi9FN1EU63RVVRQvJoqtLchO02C&#10;2dmQ3Wr8965Q6PHxvherztTiSq2rLCuIhxEI4tzqigsFp8/d4AOE88gaa8uk4E4OVsveywJTbW98&#10;pGvmCxFC2KWooPS+SaV0eUkG3dA2xIH7sa1BH2BbSN3iLYSbWo6iaCINVhwaSmxoW1J+yX6NgvOs&#10;yeJxV8XT77d77pK13W9OX0q99rv1HISnzv+L/9wHHebH49HsPUoSeF4KG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r+SsYAAADiAAAADwAAAAAAAAAAAAAAAACYAgAAZHJz&#10;L2Rvd25yZXYueG1sUEsFBgAAAAAEAAQA9QAAAIsD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yDMcsA&#10;AADjAAAADwAAAGRycy9kb3ducmV2LnhtbESPQU/DMAyF70j8h8hIXBBLOioK3bJpIDFxXRkS3KzG&#10;aysap2rC1v17fJjE0fbze+9briffqyONsQtsIZsZUMR1cB03FvYfb/dPoGJCdtgHJgtnirBeXV8t&#10;sXThxDs6VqlRYsKxRAttSkOpdaxb8hhnYSCW2yGMHpOMY6PdiCcx972eG/OoPXYsCS0O9NpS/VP9&#10;egufz0OVPUxdVnzfneuYb8L2Zf9l7e3NtFmASjSlf/Hl+91J/XlhTJHluVAIkyxAr/4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oLIMxywAAAOMAAAAPAAAAAAAAAAAAAAAAAJgC&#10;AABkcnMvZG93bnJldi54bWxQSwUGAAAAAAQABAD1AAAAkAMA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Pd8oA&#10;AADiAAAADwAAAGRycy9kb3ducmV2LnhtbESPQWvCQBSE7wX/w/IEL6VuEmOt0VVswdJro4K9PbLP&#10;JJh9G7Krxn/vFgo9DjPzDbNc96YRV+pcbVlBPI5AEBdW11wq2O+2L28gnEfW2FgmBXdysF4NnpaY&#10;aXvjb7rmvhQBwi5DBZX3bSalKyoy6Ma2JQ7eyXYGfZBdKXWHtwA3jUyi6FUarDksVNjSR0XFOb8Y&#10;BYd5m8eTvo5nP8/3wqUb+/m+Pyo1GvabBQhPvf8P/7W/tIIknUazJE0m8Hsp3AG5eg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MGz3fKAAAA4gAAAA8AAAAAAAAAAAAAAAAAmAIA&#10;AGRycy9kb3ducmV2LnhtbFBLBQYAAAAABAAEAPUAAACPAwAA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JzsgA&#10;AADjAAAADwAAAGRycy9kb3ducmV2LnhtbERPS2vCQBC+C/0PyxR6KbpZ6yupq9hCi1ejgt6G7DQJ&#10;zc6G7Fbjv+8WCh7ne89y3dtGXKjztWMNapSAIC6cqbnUcNh/DBcgfEA22DgmDTfysF49DJaYGXfl&#10;HV3yUIoYwj5DDVUIbSalLyqy6EeuJY7cl+sshnh2pTQdXmO4beQ4SWbSYs2xocKW3isqvvMfq+GY&#10;trl66Ws1Pz/fCj/ZuM+3w0nrp8d+8woiUB/u4n/31sT5Y5VO08l8oeDvpwi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1S4nOyAAAAOMAAAAPAAAAAAAAAAAAAAAAAJgCAABk&#10;cnMvZG93bnJldi54bWxQSwUGAAAAAAQABAD1AAAAjQM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PNrMwA&#10;AADjAAAADwAAAGRycy9kb3ducmV2LnhtbESPQU/CQBCF7yb8h82QeDGybTEFKgtBE41XKyZwm3SH&#10;trE723RXKP/eOZhwnJk3771vvR1dp840hNazgXSWgCKuvG25NrD/entcggoR2WLnmQxcKcB2M7lb&#10;Y2H9hT/pXMZaiQmHAg00MfaF1qFqyGGY+Z5Ybic/OIwyDrW2A17E3HU6S5JcO2xZEhrs6bWh6qf8&#10;dQa+V32Zzsc2XRwfrlV42vn3l/3BmPvpuHsGFWmMN/H/94eV+ot8vsqyPBcKYZIF6M0f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2ePNrMwAAADjAAAADwAAAAAAAAAAAAAAAACY&#10;AgAAZHJzL2Rvd25yZXYueG1sUEsFBgAAAAAEAAQA9QAAAJED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A657A0">
      <w:pPr>
        <w:tabs>
          <w:tab w:val="left" w:pos="3171"/>
        </w:tabs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786344" w:rsidRDefault="00944120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69CD789B" wp14:editId="7D3CB047">
            <wp:simplePos x="0" y="0"/>
            <wp:positionH relativeFrom="page">
              <wp:align>left</wp:align>
            </wp:positionH>
            <wp:positionV relativeFrom="paragraph">
              <wp:posOffset>2397760</wp:posOffset>
            </wp:positionV>
            <wp:extent cx="7546974" cy="3955831"/>
            <wp:effectExtent l="0" t="0" r="0" b="6985"/>
            <wp:wrapNone/>
            <wp:docPr id="1608691370" name="Picture 1" descr="A globe with lights and a city in th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globe with lights and a city in the background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6974" cy="3955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tl/>
        </w:rPr>
        <w:t xml:space="preserve"> </w:t>
      </w:r>
      <w:r w:rsidR="00645631">
        <w:rPr>
          <w:rtl/>
        </w:rPr>
        <w:br w:type="page"/>
      </w:r>
    </w:p>
    <w:p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5AFE73CE" wp14:editId="6EAD9A59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20D98" w:rsidRDefault="00C1119D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hyperlink r:id="rId12" w:history="1">
                                <w:r w:rsidR="00220D98" w:rsidRPr="00C1119D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التقويم القبلي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">
                <v:rect id="Rectangle 22" o:spid="_x0000_s1055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05mMMA&#10;AADbAAAADwAAAGRycy9kb3ducmV2LnhtbESPQWvCQBSE7wX/w/KE3uqmCw01dZUiiL30oA2Ct9fs&#10;Mwlm38bsauK/dwXB4zDzzTCzxWAbcaHO1441vE8SEMSFMzWXGvK/1dsnCB+QDTaOScOVPCzmo5cZ&#10;Zsb1vKHLNpQilrDPUEMVQptJ6YuKLPqJa4mjd3CdxRBlV0rTYR/LbSNVkqTSYs1xocKWlhUVx+3Z&#10;alD58KH639V0t8//10l6Pi0VpVq/jofvLxCBhvAMP+gfEzkF9y/x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05mMMAAADbAAAADwAAAAAAAAAAAAAAAACYAgAAZHJzL2Rv&#10;d25yZXYueG1sUEsFBgAAAAAEAAQA9QAAAIgD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7aKMMA&#10;AADbAAAADwAAAGRycy9kb3ducmV2LnhtbESPT4vCMBTE78J+h/AW9iJrasFFukZxC4In8R+eH82z&#10;qTYvpclqu5/eCMIeh5n5DTNbdLYWN2p95VjBeJSAIC6crrhUcDysPqcgfEDWWDsmBT15WMzfBjPM&#10;tLvzjm77UIoIYZ+hAhNCk0npC0MW/cg1xNE7u9ZiiLItpW7xHuG2lmmSfEmLFccFgw3lhorr/tcq&#10;+DPbNM/7zTWMh8v+8nO0J7dJlfp475bfIAJ14T/8aq+1gnQCzy/x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7aKMMAAADbAAAADwAAAAAAAAAAAAAAAACYAgAAZHJzL2Rv&#10;d25yZXYueG1sUEsFBgAAAAAEAAQA9QAAAIgD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220D98" w:rsidRDefault="00C1119D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hyperlink r:id="rId13" w:history="1">
                          <w:r w:rsidR="00220D98" w:rsidRPr="00C1119D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التقويم القبلي</w:t>
                          </w:r>
                        </w:hyperlink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:rsidR="00E34879" w:rsidRDefault="00E34879" w:rsidP="00E34879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786344" w:rsidRDefault="00E34879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t xml:space="preserve">1- </w:t>
      </w:r>
      <w:r w:rsidR="00786344">
        <w:rPr>
          <w:rFonts w:ascii="Adobe Arabic" w:eastAsia="Calibri" w:hAnsi="Adobe Arabic" w:cs="Adobe Arabic"/>
          <w:color w:val="C00000"/>
          <w:sz w:val="40"/>
          <w:szCs w:val="40"/>
          <w:rtl/>
        </w:rPr>
        <w:t>ضع إشارة (</w:t>
      </w:r>
      <w:r w:rsidR="00786344">
        <w:rPr>
          <w:rFonts w:ascii="Calibri" w:eastAsia="Calibri" w:hAnsi="Calibri" w:cs="Arial"/>
          <w:sz w:val="40"/>
          <w:szCs w:val="40"/>
        </w:rPr>
        <w:sym w:font="Wingdings" w:char="F0FC"/>
      </w:r>
      <w:r w:rsidR="00786344">
        <w:rPr>
          <w:rFonts w:ascii="Adobe Arabic" w:eastAsia="Calibri" w:hAnsi="Adobe Arabic" w:cs="Adobe Arabic"/>
          <w:color w:val="C00000"/>
          <w:sz w:val="40"/>
          <w:szCs w:val="40"/>
          <w:rtl/>
        </w:rPr>
        <w:t>) أمام الإجابة الصحيحة:</w:t>
      </w:r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786344" w:rsidTr="001814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507337C" wp14:editId="504EC5EE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E3446C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90C29E7" wp14:editId="62B07914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B871B90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C1119D" w:rsidRDefault="0018141D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</w:pPr>
            <w:r w:rsidRPr="00C1119D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  <w:t>الحوكمة الرقمية هي مجرد تطبيق لمبادئ الحوكمة التقليدية في البيئة الإلكترونية</w:t>
            </w:r>
            <w:r w:rsidR="00E34879" w:rsidRPr="00C1119D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:rsidTr="00181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0330289" wp14:editId="4FF51816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1F1919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8A9E76D" wp14:editId="791FF57E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3068E8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C1119D" w:rsidRDefault="0018141D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</w:rPr>
              <w:t>التحول الرقمي يقتصر على أتمتة العمليات الحالية في المؤسسة</w:t>
            </w:r>
            <w:r w:rsidR="00786344" w:rsidRPr="00C1119D">
              <w:rPr>
                <w:rFonts w:ascii="Sakkal Majalla" w:hAnsi="Sakkal Majalla"/>
                <w:sz w:val="36"/>
                <w:szCs w:val="36"/>
                <w:rtl/>
              </w:rPr>
              <w:t>.</w:t>
            </w:r>
          </w:p>
        </w:tc>
      </w:tr>
      <w:tr w:rsidR="00786344" w:rsidTr="0018141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337924E" wp14:editId="05F46AE5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54FDC6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CB57B49" wp14:editId="29474A72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AB26E4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C1119D" w:rsidRDefault="0018141D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</w:rPr>
              <w:t>الشفافية هي أحد المبادئ الأساسية للحوكمة الرقمية</w:t>
            </w:r>
            <w:r w:rsidR="00045076" w:rsidRPr="00C1119D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786344" w:rsidTr="00181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8967ED6" wp14:editId="208CC524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CEFD1B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373B10C" wp14:editId="185BF154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DF1E6E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C1119D" w:rsidRDefault="0018141D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</w:rPr>
              <w:t>تطبيق الحوكمة الرقمية يضمن دائماً نجاح مشاريع التحول الرقمي</w:t>
            </w:r>
            <w:r w:rsidR="00045076" w:rsidRPr="00C1119D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786344" w:rsidTr="0018141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97FFA83" wp14:editId="2DBA4E8E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3E921F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F6464B1" wp14:editId="2977C29A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F032822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C1119D" w:rsidRDefault="0018141D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البلوكتشين هي إحدى التقنيات المستخدمة في تعزيز الحوكمة الرقمية</w:t>
            </w:r>
            <w:r w:rsidR="00045076" w:rsidRPr="00C1119D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:rsidTr="00181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9DD19B0" wp14:editId="622F621B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4E2D321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ED39899" wp14:editId="269209EA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1820FA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C1119D" w:rsidRDefault="0018141D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الحوكمة الرقمية تهتم فقط بالجوانب التقنية للتحول الرقمي</w:t>
            </w:r>
            <w:r w:rsidR="00786344" w:rsidRPr="00C1119D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:rsidTr="0018141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04F0680" wp14:editId="12B9330C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5FC131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5E7FEF7" wp14:editId="102D3EFF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EF3177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786344" w:rsidRPr="00C1119D" w:rsidRDefault="0018141D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الذكاء الاصطناعي يمكن استخدامه كأداة لتحسين عمليات الحوكمة الرقمية</w:t>
            </w:r>
            <w:r w:rsidR="00786344" w:rsidRPr="00C1119D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49367F" w:rsidTr="00181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707603E" wp14:editId="1103DD41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67BA4B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C4BB8F7" wp14:editId="6003B7F7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0AD6C0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49367F" w:rsidRPr="00C1119D" w:rsidRDefault="0018141D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تقييم الحوكمة الرقمية يتم مرة واحدة فقط عند تنفيذ الاستراتيجية</w:t>
            </w:r>
            <w:r w:rsidR="0049367F" w:rsidRPr="00C1119D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49367F" w:rsidTr="0018141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C3BC96B" wp14:editId="4CAB03EC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91EECD0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7C24222" wp14:editId="5270048B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564918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49367F" w:rsidRPr="00C1119D" w:rsidRDefault="0018141D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الأمن السيبراني هو جزء أساسي من الحوكمة الرقمية</w:t>
            </w:r>
            <w:r w:rsidR="0049367F" w:rsidRPr="00C1119D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49367F" w:rsidTr="00181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368346F" wp14:editId="2FB06389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511A6C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CE7571D" wp14:editId="7205ACED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F7444F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49367F" w:rsidRPr="00C1119D" w:rsidRDefault="0018141D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الحوكمة الرقمية تلغي الحاجة إلى التفاعل البشري في صنع القرار</w:t>
            </w:r>
            <w:r w:rsidR="00E34879" w:rsidRPr="00C1119D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786344" w:rsidRPr="00E34879" w:rsidRDefault="00C1119D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4" w:history="1">
        <w:r w:rsidR="00E34879" w:rsidRPr="00C1119D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786344" w:rsidRPr="00C1119D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220D98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8141D"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المفهوم الأساسي للحوكمة الرقمية؟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أتمتة جميع العمليات الإدارية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استخدام التكنولوجيا لتحسين الشفافية والمساءلة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E34879" w:rsidRDefault="0018141D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إلغاء الهياكل الإدارية التقليدية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الإنفاق على تكنولوجيا المعلومات</w:t>
            </w:r>
          </w:p>
        </w:tc>
      </w:tr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8141D"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ليس من مبادئ الحوكمة الرقمية؟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الشفافية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المساءلة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Default="0018141D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المركزية المطلقة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المشاركة</w:t>
            </w:r>
          </w:p>
        </w:tc>
      </w:tr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220D98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8141D"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الهدف الرئيسي من تطبيق الحوكمة الرقمية في المؤسسات؟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الأرباح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تقليل عدد الموظفين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Default="0018141D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تحسين كفاءة وفعالية الأداء المؤسسي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التخلص من الأنظمة القديمة</w:t>
            </w:r>
          </w:p>
        </w:tc>
      </w:tr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8141D"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التقنيات التالية يمكن استخدامها لتعزيز الشفافية في الحوكمة الرقمية؟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البلوكتشين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الفاكس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A33EA3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البريد الالكتروني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الطباعة ثلاثية الأبعاد</w:t>
            </w:r>
          </w:p>
        </w:tc>
      </w:tr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8141D"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التحدي الرئيسي في تنفيذ استراتيجيات الحوكمة الرقمية؟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نقص التمويل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مقاومة التغيير التنظيمي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A33EA3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عدم توفر التكنولوجيا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قلة الموارد البشرية</w:t>
            </w:r>
          </w:p>
        </w:tc>
      </w:tr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8141D"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للذكاء الاصطناعي أن يساهم في الحوكمة الرقمية؟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استبدال جميع الموظفين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تحليل البيانات لدعم اتخاذ القرار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A33EA3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إلغاء الحاجة إلى القوانين واللوائح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Pr="00A33EA3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تكاليف التشغيل</w:t>
            </w:r>
          </w:p>
        </w:tc>
      </w:tr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8141D"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أهمية إدارة البيانات في الحوكمة الرقمية؟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تكاليف التخزين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تقليل أهمية المعلومات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9C13B5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ضمان دقة وأمن وفعالية استخدام البيانات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الحد من مشاركة المعلومات</w:t>
            </w:r>
          </w:p>
        </w:tc>
      </w:tr>
      <w:tr w:rsidR="00DC7EB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8141D"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يعتبر من مؤشرات نجاح تطبيق الحوكمة الرقمية؟</w:t>
            </w:r>
          </w:p>
        </w:tc>
      </w:tr>
      <w:tr w:rsidR="00DC7EB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DC7EB7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البيروقراطية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DC7EB7" w:rsidRPr="003F7E5B" w:rsidRDefault="0018141D" w:rsidP="00E34879">
            <w:pPr>
              <w:jc w:val="center"/>
              <w:rPr>
                <w:sz w:val="34"/>
                <w:rtl/>
              </w:rPr>
            </w:pPr>
            <w:r w:rsidRPr="0018141D">
              <w:rPr>
                <w:sz w:val="34"/>
                <w:rtl/>
              </w:rPr>
              <w:t>تحسين رضا المستفيدين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DC7EB7" w:rsidRPr="00E34879" w:rsidRDefault="0018141D" w:rsidP="00E34879">
            <w:pPr>
              <w:jc w:val="center"/>
              <w:rPr>
                <w:sz w:val="34"/>
                <w:rtl/>
              </w:rPr>
            </w:pPr>
            <w:r w:rsidRPr="0018141D">
              <w:rPr>
                <w:sz w:val="34"/>
                <w:rtl/>
              </w:rPr>
              <w:t>زيادة الإنفاق على الأجهزة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DC7EB7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تقليل عدد الخدمات المقدمة</w:t>
            </w:r>
          </w:p>
        </w:tc>
      </w:tr>
      <w:tr w:rsidR="00DC7EB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Pr="00220D98" w:rsidRDefault="00DC7EB7" w:rsidP="0018141D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8141D"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دور القيادة في نجاح الحوكمة الرقمية؟</w:t>
            </w:r>
          </w:p>
        </w:tc>
      </w:tr>
      <w:tr w:rsidR="00DC7EB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DC7EB7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 xml:space="preserve">تجاهل التغييرات </w:t>
            </w: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>التكنولوجية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DC7EB7" w:rsidRPr="003F7E5B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 xml:space="preserve">التركيز فقط على شراء </w:t>
            </w: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>أحدث التقنيات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DC7EB7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 xml:space="preserve">قيادة التغيير الثقافي </w:t>
            </w: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>والتنظيمي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DC7EB7" w:rsidRDefault="0018141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 xml:space="preserve">تفويض جميع القرارات </w:t>
            </w: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>للأنظمة الآلية</w:t>
            </w:r>
          </w:p>
        </w:tc>
      </w:tr>
      <w:tr w:rsidR="00DC7EB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Pr="00220D98" w:rsidRDefault="00DC7EB7" w:rsidP="00DC7EB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10-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8141D"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تقييم فعالية الحوكمة الرقمية في مؤسسة ما؟</w:t>
            </w:r>
          </w:p>
        </w:tc>
      </w:tr>
      <w:tr w:rsidR="00DC7EB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DC7EB7" w:rsidRPr="003F7E5B" w:rsidRDefault="0018141D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من خلال حجم الإنفاق على التكنولوجيا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DC7EB7" w:rsidRPr="003F7E5B" w:rsidRDefault="0018141D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عدد الموظفين في قسم تكنولوجيا المعلومات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DC7EB7" w:rsidRPr="00DC7EB7" w:rsidRDefault="0018141D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مؤشرات الأداء الرئيسية والتغذية الراجعة من المستفيدين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DC7EB7" w:rsidRPr="00DC7EB7" w:rsidRDefault="0018141D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سرعة الإنترنت في المؤسسة</w:t>
            </w:r>
          </w:p>
        </w:tc>
      </w:tr>
    </w:tbl>
    <w:p w:rsidR="00464AA2" w:rsidRDefault="00464AA2" w:rsidP="00645631">
      <w:pPr>
        <w:bidi w:val="0"/>
        <w:spacing w:after="160" w:line="259" w:lineRule="auto"/>
        <w:jc w:val="left"/>
      </w:pPr>
    </w:p>
    <w:p w:rsidR="00A07B9D" w:rsidRDefault="00A07B9D">
      <w:pPr>
        <w:bidi w:val="0"/>
        <w:spacing w:after="160" w:line="259" w:lineRule="auto"/>
        <w:jc w:val="left"/>
      </w:pPr>
      <w:r>
        <w:br w:type="page"/>
      </w:r>
    </w:p>
    <w:p w:rsidR="00A07B9D" w:rsidRDefault="00A07B9D" w:rsidP="00A07B9D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66CD9EA8" wp14:editId="794C84D8">
                <wp:extent cx="5633504" cy="593062"/>
                <wp:effectExtent l="0" t="0" r="5715" b="0"/>
                <wp:docPr id="40496673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868957111" name="Rectangle 86895711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9320939" name="Rectangle 339320939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20318019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07B9D" w:rsidRDefault="00C1119D" w:rsidP="00A07B9D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hyperlink r:id="rId15" w:history="1">
                                <w:r w:rsidR="00A07B9D" w:rsidRPr="00C1119D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التقويم البعدي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">
                <v:rect id="Rectangle 868957111" o:spid="_x0000_s1059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rkBM0A&#10;AADiAAAADwAAAGRycy9kb3ducmV2LnhtbESPQUvDQBSE74L/YXmCN7tJwRpjt0VaA4VebGvQ3h7Z&#10;ZxKafZtmt2n017uFgsdhZr5hpvPBNKKnztWWFcSjCARxYXXNpYKPXfaQgHAeWWNjmRT8kIP57PZm&#10;iqm2Z95Qv/WlCBB2KSqovG9TKV1RkUE3si1x8L5tZ9AH2ZVSd3gOcNPIcRRNpMGaw0KFLS0qKg7b&#10;k1Fg9/1urbPskOe/y8/35O0rP+5XSt3fDa8vIDwN/j98ba+0gmSSPD8+xXEMl0vhDsjZHwA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Fmq5ATNAAAA4gAAAA8AAAAAAAAAAAAAAAAA&#10;mAIAAGRycy9kb3ducmV2LnhtbFBLBQYAAAAABAAEAPUAAACSAwAAAAA=&#10;" fillcolor="#f2f2f2" stroked="f" strokeweight="1pt"/>
                <v:rect id="Rectangle 339320939" o:spid="_x0000_s1060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UM2coA&#10;AADiAAAADwAAAGRycy9kb3ducmV2LnhtbESPQWvCQBSE7wX/w/KEXkrdmEAxqatooOBJWiueH9nX&#10;bGr2bciumvjru4VCj8PMfMMs14NtxZV63zhWMJ8lIIgrpxuuFRw/354XIHxA1tg6JgUjeVivJg9L&#10;LLS78QddD6EWEcK+QAUmhK6Q0leGLPqZ64ij9+V6iyHKvpa6x1uE21amSfIiLTYcFwx2VBqqzoeL&#10;VXA372lZjvtzmD9txu/t0Z7cPlXqcTpsXkEEGsJ/+K+90wqyLM/SJM9y+L0U74Bc/Q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E1DNnKAAAA4gAAAA8AAAAAAAAAAAAAAAAAmAIA&#10;AGRycy9kb3ducmV2LnhtbFBLBQYAAAAABAAEAPUAAACPAwAA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YxMcA&#10;AADjAAAADwAAAGRycy9kb3ducmV2LnhtbERPS2sCMRC+F/ofwgi91WStFl03SmkpeFJqq+Bt2Mw+&#10;cDNZNqm7/nsjFHqc7z3ZerCNuFDna8cakrECQZw7U3Op4ef783kOwgdkg41j0nAlD+vV40OGqXE9&#10;f9FlH0oRQ9inqKEKoU2l9HlFFv3YtcSRK1xnMcSzK6XpsI/htpETpV6lxZpjQ4UtvVeUn/e/VsNh&#10;W5yOU7UrP+ys7d2gJNuF1PppNLwtQQQawr/4z70xcX4yUS/JXCULuP8UAZ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i2MTHAAAA4wAAAA8AAAAAAAAAAAAAAAAAmAIAAGRy&#10;cy9kb3ducmV2LnhtbFBLBQYAAAAABAAEAPUAAACMAwAAAAA=&#10;" filled="f" stroked="f">
                  <v:textbox>
                    <w:txbxContent>
                      <w:p w:rsidR="00A07B9D" w:rsidRDefault="00C1119D" w:rsidP="00A07B9D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hyperlink r:id="rId16" w:history="1">
                          <w:r w:rsidR="00A07B9D" w:rsidRPr="00C1119D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التقويم البعدي</w:t>
                          </w:r>
                        </w:hyperlink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:rsidR="00A07B9D" w:rsidRDefault="00A07B9D" w:rsidP="00A07B9D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A07B9D" w:rsidRDefault="00A07B9D" w:rsidP="00A07B9D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t xml:space="preserve">1- </w:t>
      </w: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t>ضع إشارة (</w:t>
      </w:r>
      <w:r>
        <w:rPr>
          <w:rFonts w:ascii="Calibri" w:eastAsia="Calibri" w:hAnsi="Calibri" w:cs="Arial"/>
          <w:sz w:val="40"/>
          <w:szCs w:val="40"/>
        </w:rPr>
        <w:sym w:font="Wingdings" w:char="F0FC"/>
      </w: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t>) أمام الإجابة الصحيحة:</w:t>
      </w:r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A07B9D" w:rsidTr="001F01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7914F4E" wp14:editId="6C9C0820">
                      <wp:extent cx="295275" cy="295275"/>
                      <wp:effectExtent l="9525" t="9525" r="9525" b="9525"/>
                      <wp:docPr id="851673112" name="Rectangle: Rounded Corners 851673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7FB0F7" id="Rectangle: Rounded Corners 85167311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07B9D" w:rsidRPr="00045076" w:rsidRDefault="00A07B9D" w:rsidP="001F01E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8F09495" wp14:editId="0080F3C5">
                      <wp:extent cx="295275" cy="295275"/>
                      <wp:effectExtent l="9525" t="9525" r="9525" b="9525"/>
                      <wp:docPr id="1736295808" name="Rectangle: Rounded Corners 17362958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F0B6E3" id="Rectangle: Rounded Corners 173629580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07B9D" w:rsidRPr="00C1119D" w:rsidRDefault="00A07B9D" w:rsidP="001F01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</w:pPr>
            <w:r w:rsidRPr="00C1119D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  <w:t>الحوكمة الرقمية هي مجرد تطبيق لمبادئ الحوكمة التقليدية في البيئة الإلكترونية</w:t>
            </w:r>
            <w:r w:rsidRPr="00C1119D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07B9D" w:rsidTr="001F0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E7A0159" wp14:editId="2992A453">
                      <wp:extent cx="295275" cy="295275"/>
                      <wp:effectExtent l="9525" t="9525" r="9525" b="9525"/>
                      <wp:docPr id="1571047980" name="Rectangle: Rounded Corners 15710479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9E7021" id="Rectangle: Rounded Corners 157104798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07B9D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9B6DAB1" wp14:editId="76F0B0A2">
                      <wp:extent cx="295275" cy="295275"/>
                      <wp:effectExtent l="9525" t="9525" r="9525" b="9525"/>
                      <wp:docPr id="616587154" name="Rectangle: Rounded Corners 616587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B88BD7" id="Rectangle: Rounded Corners 61658715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07B9D" w:rsidRPr="00C1119D" w:rsidRDefault="00A07B9D" w:rsidP="001F01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</w:rPr>
              <w:t>التحول الرقمي يقتصر على أتمتة العمليات الحالية في المؤسسة.</w:t>
            </w:r>
          </w:p>
        </w:tc>
      </w:tr>
      <w:tr w:rsidR="00A07B9D" w:rsidTr="001F01E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340F547" wp14:editId="2E0E7EC9">
                      <wp:extent cx="295275" cy="295275"/>
                      <wp:effectExtent l="9525" t="9525" r="9525" b="9525"/>
                      <wp:docPr id="936867807" name="Rectangle: Rounded Corners 9368678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D261DC" id="Rectangle: Rounded Corners 93686780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07B9D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D229E43" wp14:editId="341E67DA">
                      <wp:extent cx="295275" cy="295275"/>
                      <wp:effectExtent l="9525" t="9525" r="9525" b="9525"/>
                      <wp:docPr id="870812084" name="Rectangle: Rounded Corners 8708120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0F76B2" id="Rectangle: Rounded Corners 87081208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07B9D" w:rsidRPr="00C1119D" w:rsidRDefault="00A07B9D" w:rsidP="001F01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</w:rPr>
              <w:t>الشفافية هي أحد المبادئ الأساسية للحوكمة الرقمية</w:t>
            </w:r>
            <w:r w:rsidRPr="00C1119D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A07B9D" w:rsidTr="001F0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8F1032A" wp14:editId="21131776">
                      <wp:extent cx="295275" cy="295275"/>
                      <wp:effectExtent l="9525" t="9525" r="9525" b="9525"/>
                      <wp:docPr id="1631796838" name="Rectangle: Rounded Corners 16317968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B702E6" id="Rectangle: Rounded Corners 16317968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07B9D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477BBFE" wp14:editId="3073ECF8">
                      <wp:extent cx="295275" cy="295275"/>
                      <wp:effectExtent l="9525" t="9525" r="9525" b="9525"/>
                      <wp:docPr id="1257107290" name="Rectangle: Rounded Corners 1257107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C99849" id="Rectangle: Rounded Corners 125710729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07B9D" w:rsidRPr="00C1119D" w:rsidRDefault="00A07B9D" w:rsidP="001F01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</w:rPr>
              <w:t>تطبيق الحوكمة الرقمية يضمن دائماً نجاح مشاريع التحول الرقمي</w:t>
            </w:r>
            <w:r w:rsidRPr="00C1119D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A07B9D" w:rsidTr="001F01E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D9D68B3" wp14:editId="1AC6A486">
                      <wp:extent cx="295275" cy="295275"/>
                      <wp:effectExtent l="9525" t="9525" r="9525" b="9525"/>
                      <wp:docPr id="1844909690" name="Rectangle: Rounded Corners 18449096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907FA3" id="Rectangle: Rounded Corners 184490969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07B9D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1A26825" wp14:editId="5E822782">
                      <wp:extent cx="295275" cy="295275"/>
                      <wp:effectExtent l="9525" t="9525" r="9525" b="9525"/>
                      <wp:docPr id="2044899018" name="Rectangle: Rounded Corners 20448990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8AC0E0" id="Rectangle: Rounded Corners 20448990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07B9D" w:rsidRPr="00C1119D" w:rsidRDefault="00A07B9D" w:rsidP="001F01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البلوكتشين هي إحدى التقنيات المستخدمة في تعزيز الحوكمة الرقمية.</w:t>
            </w:r>
          </w:p>
        </w:tc>
      </w:tr>
      <w:tr w:rsidR="00A07B9D" w:rsidTr="001F0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EE0193B" wp14:editId="5634E046">
                      <wp:extent cx="295275" cy="295275"/>
                      <wp:effectExtent l="9525" t="9525" r="9525" b="9525"/>
                      <wp:docPr id="1613900193" name="Rectangle: Rounded Corners 1613900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639A5C" id="Rectangle: Rounded Corners 161390019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07B9D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58CB03A" wp14:editId="41516FE5">
                      <wp:extent cx="295275" cy="295275"/>
                      <wp:effectExtent l="9525" t="9525" r="9525" b="9525"/>
                      <wp:docPr id="1005592483" name="Rectangle: Rounded Corners 1005592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EA5275" id="Rectangle: Rounded Corners 100559248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07B9D" w:rsidRPr="00C1119D" w:rsidRDefault="00A07B9D" w:rsidP="001F01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الحوكمة الرقمية تهتم فقط بالجوانب التقنية للتحول الرقمي</w:t>
            </w:r>
            <w:r w:rsidRPr="00C1119D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07B9D" w:rsidTr="001F01E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34E8C90" wp14:editId="47733A7E">
                      <wp:extent cx="295275" cy="295275"/>
                      <wp:effectExtent l="9525" t="9525" r="9525" b="9525"/>
                      <wp:docPr id="291421535" name="Rectangle: Rounded Corners 2914215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DB846B" id="Rectangle: Rounded Corners 2914215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07B9D" w:rsidRPr="0049367F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A97C6DF" wp14:editId="1BB51D59">
                      <wp:extent cx="295275" cy="295275"/>
                      <wp:effectExtent l="9525" t="9525" r="9525" b="9525"/>
                      <wp:docPr id="1973346271" name="Rectangle: Rounded Corners 1973346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C28702" id="Rectangle: Rounded Corners 197334627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07B9D" w:rsidRPr="00C1119D" w:rsidRDefault="00A07B9D" w:rsidP="001F01EC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الذكاء الاصطناعي يمكن استخدامه كأداة لتحسين عمليات الحوكمة الرقمية</w:t>
            </w:r>
            <w:r w:rsidRPr="00C1119D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07B9D" w:rsidTr="001F0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E381290" wp14:editId="082CE6EC">
                      <wp:extent cx="295275" cy="295275"/>
                      <wp:effectExtent l="9525" t="9525" r="9525" b="9525"/>
                      <wp:docPr id="357950539" name="Rectangle: Rounded Corners 3579505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3F7CD86" id="Rectangle: Rounded Corners 3579505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07B9D" w:rsidRPr="0049367F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DA39F96" wp14:editId="492E0BA4">
                      <wp:extent cx="295275" cy="295275"/>
                      <wp:effectExtent l="9525" t="9525" r="9525" b="9525"/>
                      <wp:docPr id="877175832" name="Rectangle: Rounded Corners 8771758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DC2E55" id="Rectangle: Rounded Corners 8771758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07B9D" w:rsidRPr="00C1119D" w:rsidRDefault="00A07B9D" w:rsidP="001F01EC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تقييم الحوكمة الرقمية يتم مرة واحدة فقط عند تنفيذ الاستراتيجية</w:t>
            </w:r>
            <w:r w:rsidRPr="00C1119D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07B9D" w:rsidTr="001F01E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C273C24" wp14:editId="583ADA83">
                      <wp:extent cx="295275" cy="295275"/>
                      <wp:effectExtent l="9525" t="9525" r="9525" b="9525"/>
                      <wp:docPr id="547676388" name="Rectangle: Rounded Corners 547676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618C4F" id="Rectangle: Rounded Corners 54767638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07B9D" w:rsidRPr="0049367F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4DDBE96" wp14:editId="29E56905">
                      <wp:extent cx="295275" cy="295275"/>
                      <wp:effectExtent l="9525" t="9525" r="9525" b="9525"/>
                      <wp:docPr id="287727922" name="Rectangle: Rounded Corners 2877279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2412962" id="Rectangle: Rounded Corners 28772792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07B9D" w:rsidRPr="00C1119D" w:rsidRDefault="00A07B9D" w:rsidP="001F01EC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الأمن السيبراني هو جزء أساسي من الحوكمة الرقمية</w:t>
            </w:r>
            <w:r w:rsidRPr="00C1119D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07B9D" w:rsidTr="001F0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0213662" wp14:editId="25301C21">
                      <wp:extent cx="295275" cy="295275"/>
                      <wp:effectExtent l="9525" t="9525" r="9525" b="9525"/>
                      <wp:docPr id="1560656681" name="Rectangle: Rounded Corners 15606566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C10F93" id="Rectangle: Rounded Corners 156065668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07B9D" w:rsidRPr="0049367F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1B3F641" wp14:editId="2FFAF468">
                      <wp:extent cx="295275" cy="295275"/>
                      <wp:effectExtent l="9525" t="9525" r="9525" b="9525"/>
                      <wp:docPr id="1648602172" name="Rectangle: Rounded Corners 1648602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30FA47" id="Rectangle: Rounded Corners 164860217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07B9D" w:rsidRPr="00C1119D" w:rsidRDefault="00A07B9D" w:rsidP="001F01EC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C1119D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الحوكمة الرقمية تلغي الحاجة إلى التفاعل البشري في صنع القرار</w:t>
            </w:r>
            <w:r w:rsidRPr="00C1119D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:rsidR="00A07B9D" w:rsidRDefault="00A07B9D" w:rsidP="00A07B9D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A07B9D" w:rsidRDefault="00A07B9D" w:rsidP="00A07B9D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A07B9D" w:rsidRPr="00E34879" w:rsidRDefault="00C1119D" w:rsidP="00A07B9D">
      <w:pPr>
        <w:keepNext/>
        <w:spacing w:line="254" w:lineRule="auto"/>
        <w:rPr>
          <w:rFonts w:ascii="Adobe Arabic" w:eastAsia="Calibri" w:hAnsi="Adobe Arabic" w:cs="Adobe Arabic" w:hint="cs"/>
          <w:color w:val="C00000"/>
          <w:sz w:val="40"/>
          <w:szCs w:val="40"/>
          <w:rtl/>
          <w:lang w:bidi="ar-JO"/>
        </w:rPr>
      </w:pPr>
      <w:hyperlink r:id="rId17" w:history="1">
        <w:r w:rsidR="00A07B9D" w:rsidRPr="00C1119D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A07B9D" w:rsidRPr="00C1119D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A07B9D" w:rsidRPr="00220D98" w:rsidRDefault="00A07B9D" w:rsidP="001F01EC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المفهوم الأساسي للحوكمة الرقمية؟</w:t>
            </w:r>
          </w:p>
        </w:tc>
      </w:tr>
      <w:tr w:rsidR="00A07B9D" w:rsidTr="001F01E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أتمتة جميع العمليات الإدارية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استخدام التكنولوجيا لتحسين الشفافية والمساءلة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E34879" w:rsidRDefault="00A07B9D" w:rsidP="001F01EC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إلغاء الهياكل الإدارية التقليدية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الإنفاق على تكنولوجيا المعلومات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ليس من مبادئ الحوكمة الرقمية؟</w:t>
            </w:r>
          </w:p>
        </w:tc>
      </w:tr>
      <w:tr w:rsidR="00A07B9D" w:rsidTr="001F01E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الشفافية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المساءلة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المركزية المطلقة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المشاركة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A07B9D" w:rsidRPr="00220D98" w:rsidRDefault="00A07B9D" w:rsidP="001F01EC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الهدف الرئيسي من تطبيق الحوكمة الرقمية في المؤسسات؟</w:t>
            </w:r>
          </w:p>
        </w:tc>
      </w:tr>
      <w:tr w:rsidR="00A07B9D" w:rsidTr="001F01E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الأرباح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تقليل عدد الموظفين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تحسين كفاءة وفعالية الأداء المؤسسي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التخلص من الأنظمة القديمة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التقنيات التالية يمكن استخدامها لتعزيز الشفافية في الحوكمة الرقمية؟</w:t>
            </w:r>
          </w:p>
        </w:tc>
      </w:tr>
      <w:tr w:rsidR="00A07B9D" w:rsidTr="001F01E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البلوكتشين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الفاكس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A33EA3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البريد الالكتروني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الطباعة ثلاثية الأبعاد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التحدي الرئيسي في تنفيذ استراتيجيات الحوكمة الرقمية؟</w:t>
            </w:r>
          </w:p>
        </w:tc>
      </w:tr>
      <w:tr w:rsidR="00A07B9D" w:rsidTr="001F01E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نقص التمويل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مقاومة التغيير التنظيمي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A33EA3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عدم توفر التكنولوجيا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قلة الموارد البشرية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للذكاء الاصطناعي أن يساهم في الحوكمة الرقمية؟</w:t>
            </w:r>
          </w:p>
        </w:tc>
      </w:tr>
      <w:tr w:rsidR="00A07B9D" w:rsidTr="001F01E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استبدال جميع الموظفين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تحليل البيانات لدعم اتخاذ القرار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A33EA3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إلغاء الحاجة إلى القوانين واللوائح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Pr="00A33EA3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تكاليف التشغيل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أهمية إدارة البيانات في الحوكمة الرقمية؟</w:t>
            </w:r>
          </w:p>
        </w:tc>
      </w:tr>
      <w:tr w:rsidR="00A07B9D" w:rsidTr="001F01E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تكاليف التخزين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تقليل أهمية المعلومات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9C13B5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ضمان دقة وأمن وفعالية استخدام البيانات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الحد من مشاركة المعلومات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يعتبر من مؤشرات نجاح تطبيق الحوكمة الرقمية؟</w:t>
            </w:r>
          </w:p>
        </w:tc>
      </w:tr>
      <w:tr w:rsidR="00A07B9D" w:rsidTr="001F01E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البيروقراطية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sz w:val="34"/>
                <w:rtl/>
              </w:rPr>
            </w:pPr>
            <w:r w:rsidRPr="0018141D">
              <w:rPr>
                <w:sz w:val="34"/>
                <w:rtl/>
              </w:rPr>
              <w:t>تحسين رضا المستفيدين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E34879" w:rsidRDefault="00A07B9D" w:rsidP="001F01EC">
            <w:pPr>
              <w:jc w:val="center"/>
              <w:rPr>
                <w:sz w:val="34"/>
                <w:rtl/>
              </w:rPr>
            </w:pPr>
            <w:r w:rsidRPr="0018141D">
              <w:rPr>
                <w:sz w:val="34"/>
                <w:rtl/>
              </w:rPr>
              <w:t>زيادة الإنفاق على الأجهزة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تقليل عدد الخدمات المقدمة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دور القيادة في نجاح الحوكمة الرقمية؟</w:t>
            </w:r>
          </w:p>
        </w:tc>
      </w:tr>
      <w:tr w:rsidR="00A07B9D" w:rsidTr="001F01E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 xml:space="preserve">تجاهل التغييرات </w:t>
            </w: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>التكنولوجية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 xml:space="preserve">التركيز فقط على شراء </w:t>
            </w: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>أحدث التقنيات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 xml:space="preserve">قيادة التغيير الثقافي </w:t>
            </w: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>والتنظيمي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 xml:space="preserve">تفويض جميع القرارات </w:t>
            </w: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>للأنظمة الآلية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تقييم فعالية الحوكمة الرقمية في مؤسسة ما؟</w:t>
            </w:r>
          </w:p>
        </w:tc>
      </w:tr>
      <w:tr w:rsidR="00A07B9D" w:rsidTr="001F01E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من خلال حجم الإنفاق على التكنولوجيا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عدد الموظفين في قسم تكنولوجيا المعلومات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DC7EB7" w:rsidRDefault="00A07B9D" w:rsidP="001F01E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مؤشرات الأداء الرئيسية والتغذية الراجعة من المستفيدين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Pr="00DC7EB7" w:rsidRDefault="00A07B9D" w:rsidP="001F01E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سرعة الإنترنت في المؤسسة</w:t>
            </w:r>
          </w:p>
        </w:tc>
      </w:tr>
    </w:tbl>
    <w:p w:rsidR="00A07B9D" w:rsidRDefault="00A07B9D" w:rsidP="00A07B9D">
      <w:pPr>
        <w:bidi w:val="0"/>
        <w:spacing w:after="160" w:line="259" w:lineRule="auto"/>
        <w:jc w:val="left"/>
      </w:pPr>
    </w:p>
    <w:p w:rsidR="00A07B9D" w:rsidRDefault="00A07B9D">
      <w:pPr>
        <w:bidi w:val="0"/>
        <w:spacing w:after="160" w:line="259" w:lineRule="auto"/>
        <w:jc w:val="left"/>
      </w:pPr>
      <w:r>
        <w:br w:type="page"/>
      </w:r>
    </w:p>
    <w:p w:rsidR="00A07B9D" w:rsidRDefault="00A07B9D" w:rsidP="00A07B9D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229FB2BF" wp14:editId="63990CD2">
                <wp:extent cx="5633504" cy="593062"/>
                <wp:effectExtent l="0" t="0" r="5715" b="0"/>
                <wp:docPr id="158222134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884604783" name="Rectangle 1884604783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833140525" name="Rectangle 18331405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71386209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07B9D" w:rsidRDefault="0040667F" w:rsidP="00A07B9D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hyperlink r:id="rId18" w:history="1">
                                <w:r w:rsidR="00A07B9D" w:rsidRPr="0040667F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الاجابات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">
                <v:rect id="Rectangle 1884604783" o:spid="_x0000_s1063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XeVcoA&#10;AADjAAAADwAAAGRycy9kb3ducmV2LnhtbERPX0vDMBB/H+w7hBN821J1zFCXjaEWBr64zbLt7WjO&#10;tqy51CZ21U9vBMHH+/2/xWqwjeip87VjDTfTBARx4UzNpYa3fTZRIHxANtg4Jg1f5GG1HI8WmBp3&#10;4S31u1CKGMI+RQ1VCG0qpS8qsuinriWO3LvrLIZ4dqU0HV5iuG3kbZLMpcWaY0OFLT1WVJx3n1aD&#10;O/X7F5Nl5zz/fjq8qudj/nHaaH19NawfQAQawr/4z70xcb5Ss3kyu1d38PtTBEAuf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kV3lXKAAAA4wAAAA8AAAAAAAAAAAAAAAAAmAIA&#10;AGRycy9kb3ducmV2LnhtbFBLBQYAAAAABAAEAPUAAACPAwAAAAA=&#10;" fillcolor="#f2f2f2" stroked="f" strokeweight="1pt"/>
                <v:rect id="Rectangle 1833140525" o:spid="_x0000_s1064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U42MgA&#10;AADjAAAADwAAAGRycy9kb3ducmV2LnhtbERPX2vCMBB/F/Ydwg32IjNt1SGdUVxB8Emmkz0fza3p&#10;bC6lybTdp18Ggo/3+3/LdW8bcaHO144VpJMEBHHpdM2VgtPH9nkBwgdkjY1jUjCQh/XqYbTEXLsr&#10;H+hyDJWIIexzVGBCaHMpfWnIop+4ljhyX66zGOLZVVJ3eI3htpFZkrxIizXHBoMtFYbK8/HHKvg1&#10;71lRDPtzSMeb4fvtZD/dPlPq6bHfvIII1Ie7+Obe6Th/MZ2ms2SezeH/pwiAXP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NTjYyAAAAOMAAAAPAAAAAAAAAAAAAAAAAJgCAABk&#10;cnMvZG93bnJldi54bWxQSwUGAAAAAAQABAD1AAAAjQMAAAAA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Q+08cA&#10;AADjAAAADwAAAGRycy9kb3ducmV2LnhtbERPS2sCMRC+F/wPYYTeaqJWq+tGEUuhp4q2FbwNm9kH&#10;bibLJnW3/74pCB7ne0+66W0trtT6yrGG8UiBIM6cqbjQ8PX59rQA4QOywdoxafglD5v14CHFxLiO&#10;D3Q9hkLEEPYJaihDaBIpfVaSRT9yDXHkctdaDPFsC2la7GK4reVEqbm0WHFsKLGhXUnZ5fhjNXx/&#10;5OfTs9oXr3bWdK5Xku1Sav047LcrEIH6cBff3O8mzp++jKeL+UQt4f+nCIB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dkPtPHAAAA4wAAAA8AAAAAAAAAAAAAAAAAmAIAAGRy&#10;cy9kb3ducmV2LnhtbFBLBQYAAAAABAAEAPUAAACMAwAAAAA=&#10;" filled="f" stroked="f">
                  <v:textbox>
                    <w:txbxContent>
                      <w:p w:rsidR="00A07B9D" w:rsidRDefault="0040667F" w:rsidP="00A07B9D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hyperlink r:id="rId19" w:history="1">
                          <w:r w:rsidR="00A07B9D" w:rsidRPr="0040667F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الاجابات</w:t>
                          </w:r>
                        </w:hyperlink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:rsidR="00A07B9D" w:rsidRDefault="00A07B9D" w:rsidP="00A07B9D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A07B9D" w:rsidRDefault="00A07B9D" w:rsidP="00A07B9D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t xml:space="preserve">1- </w:t>
      </w: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t>ضع إشارة (</w:t>
      </w:r>
      <w:r>
        <w:rPr>
          <w:rFonts w:ascii="Calibri" w:eastAsia="Calibri" w:hAnsi="Calibri" w:cs="Arial"/>
          <w:sz w:val="40"/>
          <w:szCs w:val="40"/>
        </w:rPr>
        <w:sym w:font="Wingdings" w:char="F0FC"/>
      </w: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t>) أمام الإجابة الصحيحة:</w:t>
      </w:r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A07B9D" w:rsidTr="001F01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18DC06A" wp14:editId="361B5A1B">
                      <wp:extent cx="295275" cy="295275"/>
                      <wp:effectExtent l="9525" t="9525" r="9525" b="9525"/>
                      <wp:docPr id="284151994" name="Rectangle: Rounded Corners 2841519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EF2DA4" id="Rectangle: Rounded Corners 28415199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07B9D" w:rsidRPr="00045076" w:rsidRDefault="00A07B9D" w:rsidP="001F01E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25C8F1B" wp14:editId="75B3CBF2">
                      <wp:extent cx="295275" cy="295275"/>
                      <wp:effectExtent l="0" t="0" r="28575" b="28575"/>
                      <wp:docPr id="31954155" name="Rectangle: Rounded Corners 31954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0CA152" id="Rectangle: Rounded Corners 319541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07B9D" w:rsidRPr="0040667F" w:rsidRDefault="00A07B9D" w:rsidP="001F01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</w:pPr>
            <w:r w:rsidRPr="0040667F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  <w:t>الحوكمة الرقمية هي مجرد تطبيق لمبادئ الحوكمة التقليدية في البيئة الإلكترونية</w:t>
            </w:r>
            <w:r w:rsidRPr="0040667F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07B9D" w:rsidTr="001F0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1A7D538" wp14:editId="2EABAACC">
                      <wp:extent cx="295275" cy="295275"/>
                      <wp:effectExtent l="9525" t="9525" r="9525" b="9525"/>
                      <wp:docPr id="1078637698" name="Rectangle: Rounded Corners 1078637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C49029" id="Rectangle: Rounded Corners 107863769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07B9D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AC42BB4" wp14:editId="22CD58D5">
                      <wp:extent cx="295275" cy="295275"/>
                      <wp:effectExtent l="0" t="0" r="28575" b="28575"/>
                      <wp:docPr id="1899391216" name="Rectangle: Rounded Corners 1899391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1F7D66" id="Rectangle: Rounded Corners 189939121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07B9D" w:rsidRPr="0040667F" w:rsidRDefault="00A07B9D" w:rsidP="001F01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40667F">
              <w:rPr>
                <w:rFonts w:ascii="Sakkal Majalla" w:hAnsi="Sakkal Majalla"/>
                <w:sz w:val="36"/>
                <w:szCs w:val="36"/>
                <w:rtl/>
              </w:rPr>
              <w:t>التحول الرقمي يقتصر على أتمتة العمليات الحالية في المؤسسة.</w:t>
            </w:r>
          </w:p>
        </w:tc>
      </w:tr>
      <w:tr w:rsidR="00A07B9D" w:rsidTr="001F01E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5C8C450" wp14:editId="42201611">
                      <wp:extent cx="295275" cy="295275"/>
                      <wp:effectExtent l="0" t="0" r="28575" b="28575"/>
                      <wp:docPr id="480050612" name="Rectangle: Rounded Corners 4800506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3EA33F" id="Rectangle: Rounded Corners 48005061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07B9D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3FB5E52" wp14:editId="3D5E48F4">
                      <wp:extent cx="295275" cy="295275"/>
                      <wp:effectExtent l="9525" t="9525" r="9525" b="9525"/>
                      <wp:docPr id="230196811" name="Rectangle: Rounded Corners 2301968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F2F344" id="Rectangle: Rounded Corners 23019681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07B9D" w:rsidRPr="0040667F" w:rsidRDefault="00A07B9D" w:rsidP="001F01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40667F">
              <w:rPr>
                <w:rFonts w:ascii="Sakkal Majalla" w:hAnsi="Sakkal Majalla"/>
                <w:sz w:val="36"/>
                <w:szCs w:val="36"/>
                <w:rtl/>
              </w:rPr>
              <w:t>الشفافية هي أحد المبادئ الأساسية للحوكمة الرقمية</w:t>
            </w:r>
            <w:r w:rsidRPr="0040667F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A07B9D" w:rsidTr="001F0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157D24D" wp14:editId="512BD692">
                      <wp:extent cx="295275" cy="295275"/>
                      <wp:effectExtent l="9525" t="9525" r="9525" b="9525"/>
                      <wp:docPr id="1771762267" name="Rectangle: Rounded Corners 1771762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EA48FE" id="Rectangle: Rounded Corners 177176226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07B9D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9D38FF5" wp14:editId="64467993">
                      <wp:extent cx="295275" cy="295275"/>
                      <wp:effectExtent l="0" t="0" r="28575" b="28575"/>
                      <wp:docPr id="526797007" name="Rectangle: Rounded Corners 5267970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B76C87" id="Rectangle: Rounded Corners 52679700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07B9D" w:rsidRPr="0040667F" w:rsidRDefault="00A07B9D" w:rsidP="001F01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40667F">
              <w:rPr>
                <w:rFonts w:ascii="Sakkal Majalla" w:hAnsi="Sakkal Majalla"/>
                <w:sz w:val="36"/>
                <w:szCs w:val="36"/>
                <w:rtl/>
              </w:rPr>
              <w:t>تطبيق الحوكمة الرقمية يضمن دائماً نجاح مشاريع التحول الرقمي</w:t>
            </w:r>
            <w:r w:rsidRPr="0040667F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A07B9D" w:rsidTr="001F01E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F07FB88" wp14:editId="60495EDB">
                      <wp:extent cx="295275" cy="295275"/>
                      <wp:effectExtent l="0" t="0" r="28575" b="28575"/>
                      <wp:docPr id="1035287415" name="Rectangle: Rounded Corners 1035287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C6ABE6" id="Rectangle: Rounded Corners 103528741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07B9D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9C8EF37" wp14:editId="2C8E1442">
                      <wp:extent cx="295275" cy="295275"/>
                      <wp:effectExtent l="9525" t="9525" r="9525" b="9525"/>
                      <wp:docPr id="316311667" name="Rectangle: Rounded Corners 3163116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68E2E2" id="Rectangle: Rounded Corners 31631166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07B9D" w:rsidRPr="0040667F" w:rsidRDefault="00A07B9D" w:rsidP="001F01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40667F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البلوكتشين هي إحدى التقنيات المستخدمة في تعزيز الحوكمة الرقمية.</w:t>
            </w:r>
          </w:p>
        </w:tc>
      </w:tr>
      <w:tr w:rsidR="00A07B9D" w:rsidTr="001F0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CE7C91B" wp14:editId="631B08B1">
                      <wp:extent cx="295275" cy="295275"/>
                      <wp:effectExtent l="9525" t="9525" r="9525" b="9525"/>
                      <wp:docPr id="1330914485" name="Rectangle: Rounded Corners 1330914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B4668A" id="Rectangle: Rounded Corners 133091448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07B9D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F29601F" wp14:editId="1159355E">
                      <wp:extent cx="295275" cy="295275"/>
                      <wp:effectExtent l="0" t="0" r="28575" b="28575"/>
                      <wp:docPr id="260749501" name="Rectangle: Rounded Corners 260749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BFAD3D" id="Rectangle: Rounded Corners 26074950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07B9D" w:rsidRPr="0040667F" w:rsidRDefault="00A07B9D" w:rsidP="001F01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40667F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الحوكمة الرقمية تهتم فقط بالجوانب التقنية للتحول الرقمي</w:t>
            </w:r>
            <w:r w:rsidRPr="0040667F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07B9D" w:rsidTr="001F01E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2157C77" wp14:editId="7D54ADF4">
                      <wp:extent cx="295275" cy="295275"/>
                      <wp:effectExtent l="0" t="0" r="28575" b="28575"/>
                      <wp:docPr id="1961096335" name="Rectangle: Rounded Corners 1961096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03110E" id="Rectangle: Rounded Corners 19610963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07B9D" w:rsidRPr="0049367F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4A269D8" wp14:editId="55C35537">
                      <wp:extent cx="295275" cy="295275"/>
                      <wp:effectExtent l="9525" t="9525" r="9525" b="9525"/>
                      <wp:docPr id="79344768" name="Rectangle: Rounded Corners 793447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AA2F28" id="Rectangle: Rounded Corners 7934476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07B9D" w:rsidRPr="0040667F" w:rsidRDefault="00A07B9D" w:rsidP="001F01EC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40667F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الذكاء الاصطناعي يمكن استخدامه كأداة لتحسين عمليات الحوكمة الرقمية</w:t>
            </w:r>
            <w:r w:rsidRPr="0040667F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07B9D" w:rsidTr="001F0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0A54231" wp14:editId="6EE928F1">
                      <wp:extent cx="295275" cy="295275"/>
                      <wp:effectExtent l="9525" t="9525" r="9525" b="9525"/>
                      <wp:docPr id="991047920" name="Rectangle: Rounded Corners 9910479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A9212B" id="Rectangle: Rounded Corners 9910479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07B9D" w:rsidRPr="0049367F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1D488E9" wp14:editId="519500BA">
                      <wp:extent cx="295275" cy="295275"/>
                      <wp:effectExtent l="0" t="0" r="28575" b="28575"/>
                      <wp:docPr id="1934479177" name="Rectangle: Rounded Corners 1934479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816844" id="Rectangle: Rounded Corners 193447917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07B9D" w:rsidRPr="0040667F" w:rsidRDefault="00A07B9D" w:rsidP="001F01EC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40667F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تقييم الحوكمة الرقمية يتم مرة واحدة فقط عند تنفيذ الاستراتيجية</w:t>
            </w:r>
            <w:r w:rsidRPr="0040667F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07B9D" w:rsidTr="001F01E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153ACB2" wp14:editId="2214F41E">
                      <wp:extent cx="295275" cy="295275"/>
                      <wp:effectExtent l="0" t="0" r="28575" b="28575"/>
                      <wp:docPr id="1635394" name="Rectangle: Rounded Corners 1635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958A9C" id="Rectangle: Rounded Corners 163539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07B9D" w:rsidRPr="0049367F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8E5F95E" wp14:editId="499C5627">
                      <wp:extent cx="295275" cy="295275"/>
                      <wp:effectExtent l="9525" t="9525" r="9525" b="9525"/>
                      <wp:docPr id="1092991619" name="Rectangle: Rounded Corners 10929916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004B6F" id="Rectangle: Rounded Corners 10929916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07B9D" w:rsidRPr="0040667F" w:rsidRDefault="00A07B9D" w:rsidP="001F01EC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40667F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الأمن السيبراني هو جزء أساسي من الحوكمة الرقمية</w:t>
            </w:r>
            <w:r w:rsidRPr="0040667F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07B9D" w:rsidTr="001F0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E06969A" wp14:editId="7DCC4CD6">
                      <wp:extent cx="295275" cy="295275"/>
                      <wp:effectExtent l="9525" t="9525" r="9525" b="9525"/>
                      <wp:docPr id="1163333299" name="Rectangle: Rounded Corners 1163333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B89DCF" id="Rectangle: Rounded Corners 116333329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07B9D" w:rsidRPr="0049367F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1ACA51B" wp14:editId="7746BDEB">
                      <wp:extent cx="295275" cy="295275"/>
                      <wp:effectExtent l="0" t="0" r="28575" b="28575"/>
                      <wp:docPr id="522067396" name="Rectangle: Rounded Corners 522067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D4D12A" id="Rectangle: Rounded Corners 52206739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07B9D" w:rsidRPr="00220D98" w:rsidRDefault="00A07B9D" w:rsidP="001F01E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07B9D" w:rsidRPr="0040667F" w:rsidRDefault="00A07B9D" w:rsidP="001F01EC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40667F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الحوكمة الرقمية تلغي الحاجة إلى التفاعل البشري في صنع القرار</w:t>
            </w:r>
            <w:r w:rsidRPr="0040667F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:rsidR="00A07B9D" w:rsidRDefault="00A07B9D" w:rsidP="00A07B9D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A07B9D" w:rsidRDefault="00A07B9D" w:rsidP="00A07B9D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A07B9D" w:rsidRPr="00E34879" w:rsidRDefault="0040667F" w:rsidP="00A07B9D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20" w:history="1">
        <w:r w:rsidR="00A07B9D" w:rsidRPr="0040667F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A07B9D" w:rsidRPr="0040667F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  <w:bookmarkStart w:id="0" w:name="_GoBack"/>
      <w:bookmarkEnd w:id="0"/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A07B9D" w:rsidRPr="00220D98" w:rsidRDefault="00A07B9D" w:rsidP="001F01EC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المفهوم الأساسي للحوكمة الرقمية؟</w:t>
            </w:r>
          </w:p>
        </w:tc>
      </w:tr>
      <w:tr w:rsidR="00A07B9D" w:rsidTr="00DD15D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أتمتة جميع العمليات الإدارية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استخدام التكنولوجيا لتحسين الشفافية والمساءلة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E34879" w:rsidRDefault="00A07B9D" w:rsidP="001F01EC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إلغاء الهياكل الإدارية التقليدية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الإنفاق على تكنولوجيا المعلومات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ليس من مبادئ الحوكمة الرقمية؟</w:t>
            </w:r>
          </w:p>
        </w:tc>
      </w:tr>
      <w:tr w:rsidR="00A07B9D" w:rsidTr="00DD15D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الشفافية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المساءلة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المركزية المطلقة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المشاركة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A07B9D" w:rsidRPr="00220D98" w:rsidRDefault="00A07B9D" w:rsidP="001F01EC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الهدف الرئيسي من تطبيق الحوكمة الرقمية في المؤسسات؟</w:t>
            </w:r>
          </w:p>
        </w:tc>
      </w:tr>
      <w:tr w:rsidR="00A07B9D" w:rsidTr="00DD15D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الأرباح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تقليل عدد الموظفين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تحسين كفاءة وفعالية الأداء المؤسسي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التخلص من الأنظمة القديمة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التقنيات التالية يمكن استخدامها لتعزيز الشفافية في الحوكمة الرقمية؟</w:t>
            </w:r>
          </w:p>
        </w:tc>
      </w:tr>
      <w:tr w:rsidR="00A07B9D" w:rsidTr="00DD15D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البلوكتشين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الفاكس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A33EA3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البريد الالكتروني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الطباعة ثلاثية الأبعاد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التحدي الرئيسي في تنفيذ استراتيجيات الحوكمة الرقمية؟</w:t>
            </w:r>
          </w:p>
        </w:tc>
      </w:tr>
      <w:tr w:rsidR="00A07B9D" w:rsidTr="00DD15D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نقص التمويل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مقاومة التغيير التنظيمي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A33EA3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عدم توفر التكنولوجيا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قلة الموارد البشرية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للذكاء الاصطناعي أن يساهم في الحوكمة الرقمية؟</w:t>
            </w:r>
          </w:p>
        </w:tc>
      </w:tr>
      <w:tr w:rsidR="00A07B9D" w:rsidTr="00DD15D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استبدال جميع الموظفين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تحليل البيانات لدعم اتخاذ القرار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A33EA3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إلغاء الحاجة إلى القوانين واللوائح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Pr="00A33EA3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تكاليف التشغيل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أهمية إدارة البيانات في الحوكمة الرقمية؟</w:t>
            </w:r>
          </w:p>
        </w:tc>
      </w:tr>
      <w:tr w:rsidR="00A07B9D" w:rsidTr="00DD15D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تكاليف التخزين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تقليل أهمية المعلومات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:rsidR="00A07B9D" w:rsidRPr="009C13B5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ضمان دقة وأمن وفعالية استخدام البيانات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الحد من مشاركة المعلومات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يعتبر من مؤشرات نجاح تطبيق الحوكمة الرقمية؟</w:t>
            </w:r>
          </w:p>
        </w:tc>
      </w:tr>
      <w:tr w:rsidR="00A07B9D" w:rsidTr="00DD15D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زيادة البيروقراطية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:rsidR="00A07B9D" w:rsidRPr="003F7E5B" w:rsidRDefault="00A07B9D" w:rsidP="001F01EC">
            <w:pPr>
              <w:jc w:val="center"/>
              <w:rPr>
                <w:sz w:val="34"/>
                <w:rtl/>
              </w:rPr>
            </w:pPr>
            <w:r w:rsidRPr="0018141D">
              <w:rPr>
                <w:sz w:val="34"/>
                <w:rtl/>
              </w:rPr>
              <w:t>تحسين رضا المستفيدين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E34879" w:rsidRDefault="00A07B9D" w:rsidP="001F01EC">
            <w:pPr>
              <w:jc w:val="center"/>
              <w:rPr>
                <w:sz w:val="34"/>
                <w:rtl/>
              </w:rPr>
            </w:pPr>
            <w:r w:rsidRPr="0018141D">
              <w:rPr>
                <w:sz w:val="34"/>
                <w:rtl/>
              </w:rPr>
              <w:t>زيادة الإنفاق على الأجهزة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>تقليل عدد الخدمات المقدمة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دور القيادة في نجاح الحوكمة الرقمية؟</w:t>
            </w:r>
          </w:p>
        </w:tc>
      </w:tr>
      <w:tr w:rsidR="00A07B9D" w:rsidTr="00DD15D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t xml:space="preserve">تجاهل التغييرات </w:t>
            </w: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>التكنولوجية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 xml:space="preserve">التركيز فقط على شراء </w:t>
            </w: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>أحدث التقنيات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 xml:space="preserve">قيادة التغيير الثقافي </w:t>
            </w: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>والتنظيمي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Default="00A07B9D" w:rsidP="001F01E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 xml:space="preserve">تفويض جميع القرارات </w:t>
            </w:r>
            <w:r w:rsidRPr="0018141D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>للأنظمة الآلية</w:t>
            </w:r>
          </w:p>
        </w:tc>
      </w:tr>
      <w:tr w:rsidR="00A07B9D" w:rsidTr="001F01E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07B9D" w:rsidRPr="00220D98" w:rsidRDefault="00A07B9D" w:rsidP="001F01E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814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تقييم فعالية الحوكمة الرقمية في مؤسسة ما؟</w:t>
            </w:r>
          </w:p>
        </w:tc>
      </w:tr>
      <w:tr w:rsidR="00A07B9D" w:rsidTr="00DD15D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من خلال حجم الإنفاق على التكنولوجيا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07B9D" w:rsidRPr="003F7E5B" w:rsidRDefault="00A07B9D" w:rsidP="001F01E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عدد الموظفين في قسم تكنولوجيا المعلومات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:rsidR="00A07B9D" w:rsidRPr="00DC7EB7" w:rsidRDefault="00A07B9D" w:rsidP="001F01E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مؤشرات الأداء الرئيسية والتغذية الراجعة من المستفيدين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07B9D" w:rsidRPr="00DC7EB7" w:rsidRDefault="00A07B9D" w:rsidP="001F01E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8141D">
              <w:rPr>
                <w:rFonts w:ascii="Sakkal Majalla" w:hAnsi="Sakkal Majalla"/>
                <w:sz w:val="34"/>
                <w:rtl/>
              </w:rPr>
              <w:t>سرعة الإنترنت في المؤسسة</w:t>
            </w:r>
          </w:p>
        </w:tc>
      </w:tr>
    </w:tbl>
    <w:p w:rsidR="00A07B9D" w:rsidRDefault="00A07B9D" w:rsidP="00A07B9D">
      <w:pPr>
        <w:bidi w:val="0"/>
        <w:spacing w:after="160" w:line="259" w:lineRule="auto"/>
        <w:jc w:val="left"/>
      </w:pPr>
    </w:p>
    <w:p w:rsidR="00464AA2" w:rsidRDefault="00464AA2" w:rsidP="004D42E5">
      <w:pPr>
        <w:bidi w:val="0"/>
        <w:spacing w:after="160" w:line="259" w:lineRule="auto"/>
        <w:jc w:val="left"/>
      </w:pPr>
    </w:p>
    <w:sectPr w:rsidR="00464AA2" w:rsidSect="005414EB">
      <w:headerReference w:type="default" r:id="rId21"/>
      <w:footerReference w:type="default" r:id="rId22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4D9" w:rsidRDefault="00F374D9" w:rsidP="00F53D08">
      <w:pPr>
        <w:spacing w:line="240" w:lineRule="auto"/>
      </w:pPr>
      <w:r>
        <w:separator/>
      </w:r>
    </w:p>
  </w:endnote>
  <w:endnote w:type="continuationSeparator" w:id="0">
    <w:p w:rsidR="00F374D9" w:rsidRDefault="00F374D9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ubai">
    <w:altName w:val="Arial"/>
    <w:charset w:val="00"/>
    <w:family w:val="swiss"/>
    <w:pitch w:val="variable"/>
    <w:sig w:usb0="80002067" w:usb1="80000000" w:usb2="00000008" w:usb3="00000000" w:csb0="00000041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168489"/>
        <w:sz w:val="40"/>
        <w:szCs w:val="44"/>
        <w:rtl/>
      </w:rPr>
      <w:id w:val="6818605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0D98" w:rsidRPr="00220D98" w:rsidRDefault="00220D98" w:rsidP="00220D98">
        <w:pPr>
          <w:pStyle w:val="Footer"/>
          <w:spacing w:line="360" w:lineRule="auto"/>
          <w:jc w:val="right"/>
          <w:rPr>
            <w:color w:val="168489"/>
            <w:sz w:val="40"/>
            <w:szCs w:val="44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715062F1" wp14:editId="33F0A9AB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Group 39" o:spid="_x0000_s1026" style="position:absolute;left:0;text-align:left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6JgMsA&#10;AADiAAAADwAAAGRycy9kb3ducmV2LnhtbESPQWvCQBSE74X+h+UVequ7Ghpj6ioqLUgRRFvQ4yP7&#10;mgSzb0N2G9N/3y0UPA4z8w0zXw62ET11vnasYTxSIIgLZ2ouNXx+vD1lIHxANtg4Jg0/5GG5uL+b&#10;Y27clQ/UH0MpIoR9jhqqENpcSl9UZNGPXEscvS/XWQxRdqU0HV4j3DZyolQqLdYcFypsaVNRcTl+&#10;Ww2zlUrXyfj8fuppv3u9HLaqWZ+1fnwYVi8gAg3hFv5vb42GJMue1TSdJvB3Kd4Bufg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XPomAywAAAOIAAAAPAAAAAAAAAAAAAAAAAJgC&#10;AABkcnMvZG93bnJldi54bWxQSwUGAAAAAAQABAD1AAAAkAMA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TccoA&#10;AADiAAAADwAAAGRycy9kb3ducmV2LnhtbESPQUsDMRSE70L/Q3iCN5u11e6yNi1FKErrxdaLt+fm&#10;7WZx8xKS2K7/3hQEj8PMfMMs16MdxIlC7B0ruJsWIIgbp3vuFLwft7cViJiQNQ6OScEPRVivJldL&#10;rLU78xudDqkTGcKxRgUmJV9LGRtDFuPUeeLstS5YTFmGTuqA5wy3g5wVxUJa7DkvGPT0ZKj5Onxb&#10;Bfvw4V/N8859btvZrj3OZWm8VOrmetw8gkg0pv/wX/tFK5hX1UNRLsp7uFzKd0Cu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JSE3HKAAAA4gAAAA8AAAAAAAAAAAAAAAAAmAIA&#10;AGRycy9kb3ducmV2LnhtbFBLBQYAAAAABAAEAPUAAACPAwAA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Pr="00220D98">
          <w:rPr>
            <w:color w:val="168489"/>
            <w:sz w:val="40"/>
            <w:szCs w:val="44"/>
          </w:rPr>
          <w:fldChar w:fldCharType="begin"/>
        </w:r>
        <w:r w:rsidRPr="00220D98">
          <w:rPr>
            <w:color w:val="168489"/>
            <w:sz w:val="40"/>
            <w:szCs w:val="44"/>
          </w:rPr>
          <w:instrText xml:space="preserve"> PAGE   \* MERGEFORMAT </w:instrText>
        </w:r>
        <w:r w:rsidRPr="00220D98">
          <w:rPr>
            <w:color w:val="168489"/>
            <w:sz w:val="40"/>
            <w:szCs w:val="44"/>
          </w:rPr>
          <w:fldChar w:fldCharType="separate"/>
        </w:r>
        <w:r w:rsidR="0040667F">
          <w:rPr>
            <w:noProof/>
            <w:color w:val="168489"/>
            <w:sz w:val="40"/>
            <w:szCs w:val="44"/>
            <w:rtl/>
          </w:rPr>
          <w:t>9</w:t>
        </w:r>
        <w:r w:rsidRPr="00220D98">
          <w:rPr>
            <w:noProof/>
            <w:color w:val="168489"/>
            <w:sz w:val="40"/>
            <w:szCs w:val="44"/>
          </w:rPr>
          <w:fldChar w:fldCharType="end"/>
        </w:r>
      </w:p>
    </w:sdtContent>
  </w:sdt>
  <w:p w:rsidR="00A46D9A" w:rsidRDefault="006B3E2F">
    <w:pPr>
      <w:pStyle w:val="Footer"/>
    </w:pPr>
    <w:r w:rsidRPr="006B3E2F">
      <w:rPr>
        <w:color w:val="168489"/>
        <w:sz w:val="40"/>
        <w:szCs w:val="44"/>
        <w:rtl/>
        <w:lang w:bidi="ar-J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A9D12D" wp14:editId="37CA6CD6">
              <wp:simplePos x="0" y="0"/>
              <wp:positionH relativeFrom="column">
                <wp:posOffset>-762635</wp:posOffset>
              </wp:positionH>
              <wp:positionV relativeFrom="paragraph">
                <wp:posOffset>29210</wp:posOffset>
              </wp:positionV>
              <wp:extent cx="1419225" cy="304800"/>
              <wp:effectExtent l="0" t="0" r="0" b="0"/>
              <wp:wrapNone/>
              <wp:docPr id="6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922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B3E2F" w:rsidRPr="00776129" w:rsidRDefault="006B3E2F" w:rsidP="006B3E2F">
                          <w:pPr>
                            <w:bidi w:val="0"/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sz w:val="24"/>
                              <w:szCs w:val="28"/>
                            </w:rPr>
                          </w:pPr>
                          <w:hyperlink r:id="rId1" w:history="1">
                            <w:r w:rsidRPr="00776129">
                              <w:rPr>
                                <w:rStyle w:val="Hyperlink"/>
                                <w:rFonts w:ascii="Sakkal Majalla" w:hAnsi="Sakkal Majalla"/>
                                <w:sz w:val="24"/>
                                <w:szCs w:val="28"/>
                              </w:rPr>
                              <w:t>www.dawliatraining.com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69" style="position:absolute;left:0;text-align:left;margin-left:-60.05pt;margin-top:2.3pt;width:111.7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" filled="f" stroked="f" strokeweight="1pt">
              <v:textbox>
                <w:txbxContent>
                  <w:p w:rsidR="006B3E2F" w:rsidRPr="00776129" w:rsidRDefault="006B3E2F" w:rsidP="006B3E2F">
                    <w:pPr>
                      <w:bidi w:val="0"/>
                      <w:spacing w:line="240" w:lineRule="auto"/>
                      <w:jc w:val="center"/>
                      <w:rPr>
                        <w:rFonts w:ascii="Sakkal Majalla" w:hAnsi="Sakkal Majalla"/>
                        <w:sz w:val="24"/>
                        <w:szCs w:val="28"/>
                      </w:rPr>
                    </w:pPr>
                    <w:hyperlink r:id="rId2" w:history="1">
                      <w:r w:rsidRPr="00776129">
                        <w:rPr>
                          <w:rStyle w:val="Hyperlink"/>
                          <w:rFonts w:ascii="Sakkal Majalla" w:hAnsi="Sakkal Majalla"/>
                          <w:sz w:val="24"/>
                          <w:szCs w:val="28"/>
                        </w:rPr>
                        <w:t>www.dawliatraining.com</w:t>
                      </w:r>
                    </w:hyperlink>
                  </w:p>
                </w:txbxContent>
              </v:textbox>
            </v:rect>
          </w:pict>
        </mc:Fallback>
      </mc:AlternateContent>
    </w:r>
    <w:r w:rsidRPr="006B3E2F">
      <w:rPr>
        <w:color w:val="168489"/>
        <w:sz w:val="40"/>
        <w:szCs w:val="44"/>
        <w:rtl/>
        <w:lang w:bidi="ar-J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BBE1E23" wp14:editId="77972118">
              <wp:simplePos x="0" y="0"/>
              <wp:positionH relativeFrom="column">
                <wp:posOffset>1686560</wp:posOffset>
              </wp:positionH>
              <wp:positionV relativeFrom="paragraph">
                <wp:posOffset>57785</wp:posOffset>
              </wp:positionV>
              <wp:extent cx="1562100" cy="247650"/>
              <wp:effectExtent l="0" t="0" r="0" b="0"/>
              <wp:wrapNone/>
              <wp:docPr id="10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B3E2F" w:rsidRPr="00290E2B" w:rsidRDefault="006B3E2F" w:rsidP="006B3E2F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290E2B">
                            <w:rPr>
                              <w:rFonts w:asciiTheme="majorBidi" w:hAnsiTheme="majorBidi" w:cstheme="majorBidi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70" type="#_x0000_t202" style="position:absolute;left:0;text-align:left;margin-left:132.8pt;margin-top:4.55pt;width:123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" filled="f" stroked="f" strokeweight=".5pt">
              <v:textbox>
                <w:txbxContent>
                  <w:p w:rsidR="006B3E2F" w:rsidRPr="00290E2B" w:rsidRDefault="006B3E2F" w:rsidP="006B3E2F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290E2B">
                      <w:rPr>
                        <w:rFonts w:asciiTheme="majorBidi" w:hAnsiTheme="majorBidi" w:cstheme="majorBidi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4D9" w:rsidRDefault="00F374D9" w:rsidP="00F53D08">
      <w:pPr>
        <w:spacing w:line="240" w:lineRule="auto"/>
      </w:pPr>
      <w:r>
        <w:separator/>
      </w:r>
    </w:p>
  </w:footnote>
  <w:footnote w:type="continuationSeparator" w:id="0">
    <w:p w:rsidR="00F374D9" w:rsidRDefault="00F374D9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D9A" w:rsidRPr="00902465" w:rsidRDefault="00220D98" w:rsidP="00A46D9A">
    <w:pPr>
      <w:pStyle w:val="Header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079282A6" wp14:editId="1AAABFD9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38E9B62" wp14:editId="30EBD73E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0D98" w:rsidRDefault="00944120" w:rsidP="00220D9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944120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الحوكمة في عصر التحوّل الرقمي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38E9B62" id="Group 38" o:spid="_x0000_s1058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59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22B4C417" w14:textId="58503FA5" w:rsidR="00220D98" w:rsidRDefault="00944120" w:rsidP="00220D9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944120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الحوكمة في عصر التحوّل الرقمي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0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:rsidR="00A46D9A" w:rsidRDefault="00A46D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19"/>
  </w:num>
  <w:num w:numId="4">
    <w:abstractNumId w:val="30"/>
  </w:num>
  <w:num w:numId="5">
    <w:abstractNumId w:val="4"/>
  </w:num>
  <w:num w:numId="6">
    <w:abstractNumId w:val="1"/>
  </w:num>
  <w:num w:numId="7">
    <w:abstractNumId w:val="13"/>
  </w:num>
  <w:num w:numId="8">
    <w:abstractNumId w:val="29"/>
  </w:num>
  <w:num w:numId="9">
    <w:abstractNumId w:val="24"/>
  </w:num>
  <w:num w:numId="10">
    <w:abstractNumId w:val="33"/>
  </w:num>
  <w:num w:numId="11">
    <w:abstractNumId w:val="21"/>
  </w:num>
  <w:num w:numId="12">
    <w:abstractNumId w:val="37"/>
  </w:num>
  <w:num w:numId="13">
    <w:abstractNumId w:val="10"/>
  </w:num>
  <w:num w:numId="14">
    <w:abstractNumId w:val="12"/>
  </w:num>
  <w:num w:numId="15">
    <w:abstractNumId w:val="8"/>
  </w:num>
  <w:num w:numId="16">
    <w:abstractNumId w:val="28"/>
  </w:num>
  <w:num w:numId="17">
    <w:abstractNumId w:val="31"/>
  </w:num>
  <w:num w:numId="18">
    <w:abstractNumId w:val="0"/>
  </w:num>
  <w:num w:numId="19">
    <w:abstractNumId w:val="23"/>
  </w:num>
  <w:num w:numId="20">
    <w:abstractNumId w:val="35"/>
  </w:num>
  <w:num w:numId="21">
    <w:abstractNumId w:val="16"/>
  </w:num>
  <w:num w:numId="22">
    <w:abstractNumId w:val="9"/>
  </w:num>
  <w:num w:numId="23">
    <w:abstractNumId w:val="25"/>
  </w:num>
  <w:num w:numId="24">
    <w:abstractNumId w:val="20"/>
  </w:num>
  <w:num w:numId="25">
    <w:abstractNumId w:val="11"/>
  </w:num>
  <w:num w:numId="26">
    <w:abstractNumId w:val="32"/>
  </w:num>
  <w:num w:numId="27">
    <w:abstractNumId w:val="5"/>
  </w:num>
  <w:num w:numId="28">
    <w:abstractNumId w:val="27"/>
  </w:num>
  <w:num w:numId="29">
    <w:abstractNumId w:val="36"/>
  </w:num>
  <w:num w:numId="30">
    <w:abstractNumId w:val="15"/>
  </w:num>
  <w:num w:numId="31">
    <w:abstractNumId w:val="7"/>
  </w:num>
  <w:num w:numId="32">
    <w:abstractNumId w:val="3"/>
  </w:num>
  <w:num w:numId="33">
    <w:abstractNumId w:val="22"/>
  </w:num>
  <w:num w:numId="34">
    <w:abstractNumId w:val="6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17"/>
  </w:num>
  <w:num w:numId="38">
    <w:abstractNumId w:val="2"/>
  </w:num>
  <w:num w:numId="39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120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A6F24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72B15"/>
    <w:rsid w:val="001741C5"/>
    <w:rsid w:val="00176724"/>
    <w:rsid w:val="0018141D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523A"/>
    <w:rsid w:val="002A04B9"/>
    <w:rsid w:val="002A1158"/>
    <w:rsid w:val="002A3406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5E55"/>
    <w:rsid w:val="003D7BDE"/>
    <w:rsid w:val="003E4F85"/>
    <w:rsid w:val="003F3631"/>
    <w:rsid w:val="003F7E5B"/>
    <w:rsid w:val="00402CAC"/>
    <w:rsid w:val="00403A11"/>
    <w:rsid w:val="00404549"/>
    <w:rsid w:val="0040667F"/>
    <w:rsid w:val="00406F1C"/>
    <w:rsid w:val="00417B0E"/>
    <w:rsid w:val="00427779"/>
    <w:rsid w:val="00434D3A"/>
    <w:rsid w:val="004353CC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3E2F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7FC7"/>
    <w:rsid w:val="00935A95"/>
    <w:rsid w:val="009360AC"/>
    <w:rsid w:val="00944120"/>
    <w:rsid w:val="009559B8"/>
    <w:rsid w:val="00956C42"/>
    <w:rsid w:val="00957AB4"/>
    <w:rsid w:val="00984B17"/>
    <w:rsid w:val="00985605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07B9D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119D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93C30"/>
    <w:rsid w:val="00DA0D9D"/>
    <w:rsid w:val="00DB7EB2"/>
    <w:rsid w:val="00DC5D13"/>
    <w:rsid w:val="00DC7EB7"/>
    <w:rsid w:val="00DD042E"/>
    <w:rsid w:val="00DD15D7"/>
    <w:rsid w:val="00DE265B"/>
    <w:rsid w:val="00E01E27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7361B"/>
    <w:rsid w:val="00E90509"/>
    <w:rsid w:val="00EA45AB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374D9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267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wliatraining.com/" TargetMode="External"/><Relationship Id="rId18" Type="http://schemas.openxmlformats.org/officeDocument/2006/relationships/hyperlink" Target="http://www.dawliatraining.com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dawliatraining.com/" TargetMode="External"/><Relationship Id="rId17" Type="http://schemas.openxmlformats.org/officeDocument/2006/relationships/hyperlink" Target="http://www.dawliatraining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/" TargetMode="External"/><Relationship Id="rId20" Type="http://schemas.openxmlformats.org/officeDocument/2006/relationships/hyperlink" Target="http://www.dawliatraining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dawliatraining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dawliatraining.com/" TargetMode="External"/><Relationship Id="rId19" Type="http://schemas.openxmlformats.org/officeDocument/2006/relationships/hyperlink" Target="http://www.dawliatraining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awliatraining.com/" TargetMode="External"/><Relationship Id="rId14" Type="http://schemas.openxmlformats.org/officeDocument/2006/relationships/hyperlink" Target="http://www.dawliatraining.com/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919E6651-AE1B-4231-A0AD-C0EB5707E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18</TotalTime>
  <Pages>10</Pages>
  <Words>1112</Words>
  <Characters>6342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user</cp:lastModifiedBy>
  <cp:revision>5</cp:revision>
  <cp:lastPrinted>2022-03-26T18:07:00Z</cp:lastPrinted>
  <dcterms:created xsi:type="dcterms:W3CDTF">2024-08-18T05:33:00Z</dcterms:created>
  <dcterms:modified xsi:type="dcterms:W3CDTF">2024-09-15T06:07:00Z</dcterms:modified>
</cp:coreProperties>
</file>